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734A" w14:textId="53AFA59B" w:rsidR="00010741" w:rsidRPr="00652C16" w:rsidRDefault="00010741" w:rsidP="00010741">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91578D" w:rsidRPr="0091578D">
        <w:rPr>
          <w:rFonts w:cs="Arial"/>
          <w:sz w:val="32"/>
          <w:szCs w:val="32"/>
          <w:lang w:val="en-US"/>
        </w:rPr>
        <w:t>R2-1910308</w:t>
      </w:r>
    </w:p>
    <w:bookmarkEnd w:id="0"/>
    <w:p w14:paraId="26D6D1E0" w14:textId="77777777" w:rsidR="00010741" w:rsidRPr="007A6B98" w:rsidRDefault="00010741" w:rsidP="00010741">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1A3E38BF" w14:textId="77777777" w:rsidR="00010741" w:rsidRPr="007A6B98" w:rsidRDefault="00010741" w:rsidP="00010741">
      <w:pPr>
        <w:pStyle w:val="3GPPHeader"/>
        <w:rPr>
          <w:rFonts w:cs="Arial"/>
        </w:rPr>
      </w:pPr>
    </w:p>
    <w:p w14:paraId="6013BDF8" w14:textId="61F02152" w:rsidR="00010741" w:rsidRPr="007A6B98" w:rsidRDefault="00010741" w:rsidP="0001074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91578D">
        <w:rPr>
          <w:rFonts w:cs="Arial"/>
        </w:rPr>
        <w:t>11.4.6</w:t>
      </w:r>
      <w:bookmarkStart w:id="1" w:name="_GoBack"/>
      <w:bookmarkEnd w:id="1"/>
    </w:p>
    <w:p w14:paraId="706BB0FA" w14:textId="7DAD032D" w:rsidR="00010741" w:rsidRPr="007A6B98" w:rsidRDefault="00010741" w:rsidP="00010741">
      <w:pPr>
        <w:pStyle w:val="3GPPHeader"/>
        <w:rPr>
          <w:rFonts w:cs="Arial"/>
          <w:sz w:val="22"/>
          <w:szCs w:val="22"/>
        </w:rPr>
      </w:pPr>
      <w:r w:rsidRPr="007A6B98">
        <w:rPr>
          <w:rFonts w:cs="Arial"/>
          <w:sz w:val="22"/>
          <w:szCs w:val="22"/>
        </w:rPr>
        <w:t>Source:</w:t>
      </w:r>
      <w:r w:rsidRPr="007A6B98">
        <w:rPr>
          <w:rFonts w:cs="Arial"/>
          <w:sz w:val="22"/>
          <w:szCs w:val="22"/>
        </w:rPr>
        <w:tab/>
        <w:t>Ericsson</w:t>
      </w:r>
      <w:r>
        <w:rPr>
          <w:rFonts w:cs="Arial"/>
          <w:sz w:val="22"/>
          <w:szCs w:val="22"/>
        </w:rPr>
        <w:t xml:space="preserve"> </w:t>
      </w:r>
    </w:p>
    <w:p w14:paraId="1973FAED" w14:textId="714EA7EE" w:rsidR="00A632E0" w:rsidRPr="00CE0424" w:rsidRDefault="00A632E0" w:rsidP="00A632E0">
      <w:pPr>
        <w:pStyle w:val="3GPPHeader"/>
        <w:rPr>
          <w:sz w:val="22"/>
          <w:szCs w:val="22"/>
        </w:rPr>
      </w:pPr>
      <w:r>
        <w:rPr>
          <w:sz w:val="22"/>
          <w:szCs w:val="22"/>
        </w:rPr>
        <w:t>Title:</w:t>
      </w:r>
      <w:r w:rsidRPr="00CE0424">
        <w:rPr>
          <w:sz w:val="22"/>
          <w:szCs w:val="22"/>
        </w:rPr>
        <w:tab/>
      </w:r>
      <w:r>
        <w:rPr>
          <w:sz w:val="22"/>
          <w:szCs w:val="22"/>
        </w:rPr>
        <w:t xml:space="preserve">On the </w:t>
      </w:r>
      <w:proofErr w:type="spellStart"/>
      <w:r>
        <w:t>sidelink</w:t>
      </w:r>
      <w:proofErr w:type="spellEnd"/>
      <w:r w:rsidRPr="001F4DB2">
        <w:t xml:space="preserve"> </w:t>
      </w:r>
      <w:r w:rsidR="009D76B1">
        <w:t xml:space="preserve">QoS flow and </w:t>
      </w:r>
      <w:r w:rsidR="003002FC">
        <w:t>radio bearer</w:t>
      </w:r>
    </w:p>
    <w:p w14:paraId="76893D37" w14:textId="13BF9556" w:rsidR="00E90E49" w:rsidRPr="00A632E0" w:rsidRDefault="00A632E0" w:rsidP="00A632E0">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313D56C1" w14:textId="4B12169A" w:rsidR="0061748A" w:rsidRDefault="00CA032D" w:rsidP="003002FC">
      <w:bookmarkStart w:id="2" w:name="_Ref178064866"/>
      <w:r>
        <w:t>In the latest RAN2#105 meeting</w:t>
      </w:r>
      <w:r w:rsidR="0068186E">
        <w:t xml:space="preserve">, </w:t>
      </w:r>
      <w:r w:rsidR="007143F3">
        <w:t>it has been agreed that per-flow QoS model is used in SL unicast</w:t>
      </w:r>
      <w:r w:rsidR="00C153B7">
        <w:t xml:space="preserve"> while</w:t>
      </w:r>
      <w:r w:rsidR="00BE3234">
        <w:t xml:space="preserve"> per-packet QoS model is used for SL groupcast/broadcast</w:t>
      </w:r>
      <w:r w:rsidR="00C153B7">
        <w:t xml:space="preserve">, and it is up to SA2 to make the final decision. </w:t>
      </w:r>
      <w:r w:rsidR="00C7284D">
        <w:t xml:space="preserve">Besides, </w:t>
      </w:r>
      <w:r w:rsidR="0048374C">
        <w:t xml:space="preserve">access stratum </w:t>
      </w:r>
      <w:r w:rsidR="00D36A48">
        <w:t xml:space="preserve">treatment for SL unicast/groupcast/broadcast is based on SL radio bearer (SLRB). </w:t>
      </w:r>
      <w:r w:rsidR="00682560">
        <w:t>In the latest reply from SA2</w:t>
      </w:r>
      <w:r w:rsidR="00682560">
        <w:rPr>
          <w:rFonts w:cs="Arial"/>
          <w:kern w:val="2"/>
        </w:rPr>
        <w:t>, it’s agreed that per QoS flow framework will be adopted for SL unicast/groupcast/broadcast.</w:t>
      </w:r>
    </w:p>
    <w:tbl>
      <w:tblPr>
        <w:tblStyle w:val="TableGrid"/>
        <w:tblW w:w="0" w:type="auto"/>
        <w:tblLook w:val="04A0" w:firstRow="1" w:lastRow="0" w:firstColumn="1" w:lastColumn="0" w:noHBand="0" w:noVBand="1"/>
      </w:tblPr>
      <w:tblGrid>
        <w:gridCol w:w="9629"/>
      </w:tblGrid>
      <w:tr w:rsidR="007143F3" w14:paraId="541D5712" w14:textId="77777777" w:rsidTr="007143F3">
        <w:tc>
          <w:tcPr>
            <w:tcW w:w="9629" w:type="dxa"/>
          </w:tcPr>
          <w:p w14:paraId="4D501F84" w14:textId="2E92F4B4" w:rsidR="007143F3" w:rsidRPr="009D63D5" w:rsidRDefault="004D3C0A" w:rsidP="004D3C0A">
            <w:pPr>
              <w:rPr>
                <w:b/>
                <w:noProof/>
                <w:sz w:val="20"/>
                <w:lang w:val="en-US"/>
              </w:rPr>
            </w:pPr>
            <w:r w:rsidRPr="009D63D5">
              <w:rPr>
                <w:b/>
                <w:noProof/>
                <w:lang w:val="en-US"/>
              </w:rPr>
              <w:t xml:space="preserve">RAN2#105 </w:t>
            </w:r>
            <w:r w:rsidRPr="009D63D5">
              <w:rPr>
                <w:b/>
                <w:noProof/>
                <w:highlight w:val="green"/>
                <w:lang w:val="en-US"/>
              </w:rPr>
              <w:t>Agreements</w:t>
            </w:r>
            <w:r w:rsidRPr="00950184">
              <w:rPr>
                <w:b/>
                <w:noProof/>
                <w:lang w:val="en-US"/>
              </w:rPr>
              <w:t>:</w:t>
            </w:r>
          </w:p>
          <w:p w14:paraId="04A2244F" w14:textId="5B57AB36" w:rsidR="007143F3" w:rsidRPr="009D63D5" w:rsidRDefault="007143F3" w:rsidP="004D3C0A">
            <w:pPr>
              <w:rPr>
                <w:noProof/>
                <w:sz w:val="20"/>
                <w:lang w:val="en-US"/>
              </w:rPr>
            </w:pPr>
            <w:r w:rsidRPr="009D63D5">
              <w:rPr>
                <w:noProof/>
                <w:sz w:val="20"/>
                <w:szCs w:val="20"/>
                <w:lang w:val="en-US"/>
              </w:rPr>
              <w:t>4b: From RAN2 perspective, per-flow QoS model is preferred for NR SL unicast.</w:t>
            </w:r>
          </w:p>
          <w:p w14:paraId="0520B4F5" w14:textId="5714E039" w:rsidR="007143F3" w:rsidRPr="009D63D5" w:rsidRDefault="00A62CE1" w:rsidP="003002FC">
            <w:pPr>
              <w:rPr>
                <w:noProof/>
                <w:sz w:val="20"/>
                <w:lang w:val="en-US"/>
              </w:rPr>
            </w:pPr>
            <w:r w:rsidRPr="009D63D5">
              <w:rPr>
                <w:noProof/>
                <w:sz w:val="20"/>
                <w:szCs w:val="20"/>
                <w:lang w:val="en-US"/>
              </w:rPr>
              <w:t>4f: RAN2 agrees that from RAN2 perspective, per-packet QoS model is preferred for NR SL broadcast. Also RAN2 prefers to apply per-packet QoS based model for SL groupcast.</w:t>
            </w:r>
          </w:p>
          <w:p w14:paraId="2BA08ABB" w14:textId="11D63EE7" w:rsidR="002B5E3A" w:rsidRPr="009D63D5" w:rsidRDefault="002B5E3A" w:rsidP="0048374C">
            <w:pPr>
              <w:rPr>
                <w:noProof/>
                <w:sz w:val="20"/>
                <w:lang w:val="en-US"/>
              </w:rPr>
            </w:pPr>
            <w:r w:rsidRPr="009D63D5">
              <w:rPr>
                <w:noProof/>
                <w:sz w:val="20"/>
                <w:szCs w:val="20"/>
                <w:lang w:val="en-US"/>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136670D1" w14:textId="77777777" w:rsidR="002B5E3A" w:rsidRDefault="00C7284D" w:rsidP="0048374C">
            <w:pPr>
              <w:rPr>
                <w:noProof/>
                <w:sz w:val="20"/>
                <w:szCs w:val="20"/>
                <w:lang w:val="en-US"/>
              </w:rPr>
            </w:pPr>
            <w:r w:rsidRPr="009D63D5">
              <w:rPr>
                <w:noProof/>
                <w:sz w:val="20"/>
                <w:szCs w:val="20"/>
                <w:lang w:val="en-US"/>
              </w:rPr>
              <w:t>4e: For V2X transmission in SL gouprcast or SL broadcast, SLRB configurations are NW configured or pre-configured. The configuration of each SLRB may include only transmission related parameters which do not need to be known by the peer UEs.</w:t>
            </w:r>
          </w:p>
          <w:p w14:paraId="7137C818" w14:textId="77777777" w:rsidR="00604A1B" w:rsidRDefault="00604A1B" w:rsidP="0048374C">
            <w:pPr>
              <w:rPr>
                <w:noProof/>
                <w:lang w:val="en-US"/>
              </w:rPr>
            </w:pPr>
          </w:p>
          <w:p w14:paraId="040429C6" w14:textId="77777777" w:rsidR="00604A1B" w:rsidRPr="000473BA" w:rsidRDefault="00604A1B" w:rsidP="00604A1B">
            <w:pPr>
              <w:rPr>
                <w:rFonts w:eastAsia="SimSun" w:cs="Arial"/>
                <w:lang w:val="en-US"/>
              </w:rPr>
            </w:pPr>
            <w:r w:rsidRPr="00604A1B">
              <w:rPr>
                <w:rFonts w:eastAsia="SimSun" w:cs="Arial"/>
                <w:b/>
                <w:lang w:val="en-US"/>
              </w:rPr>
              <w:t>S2-1904823</w:t>
            </w:r>
            <w:r w:rsidRPr="00604A1B">
              <w:rPr>
                <w:rFonts w:eastAsia="SimSun" w:cs="Arial"/>
                <w:lang w:val="en-US"/>
              </w:rPr>
              <w:t xml:space="preserve"> </w:t>
            </w:r>
            <w:r w:rsidRPr="00604A1B">
              <w:rPr>
                <w:rFonts w:eastAsia="SimSun" w:cs="Arial" w:hint="eastAsia"/>
                <w:lang w:val="en-US"/>
              </w:rPr>
              <w:t>LS</w:t>
            </w:r>
            <w:r w:rsidRPr="00604A1B">
              <w:rPr>
                <w:rFonts w:eastAsia="SimSun" w:cs="Arial"/>
                <w:lang w:val="en-US"/>
              </w:rPr>
              <w:t xml:space="preserve"> response on </w:t>
            </w:r>
            <w:r w:rsidRPr="00750514">
              <w:rPr>
                <w:rFonts w:eastAsia="SimSun" w:cs="Arial"/>
                <w:lang w:val="en-US"/>
              </w:rPr>
              <w:t xml:space="preserve">unicast, groupcast and broadcast in NR </w:t>
            </w:r>
            <w:proofErr w:type="spellStart"/>
            <w:r w:rsidRPr="00750514">
              <w:rPr>
                <w:rFonts w:eastAsia="SimSun" w:cs="Arial"/>
                <w:lang w:val="en-US"/>
              </w:rPr>
              <w:t>sidelink</w:t>
            </w:r>
            <w:proofErr w:type="spellEnd"/>
          </w:p>
          <w:p w14:paraId="61E2C7F1" w14:textId="57E0EEC1" w:rsidR="00604A1B" w:rsidRPr="00604A1B" w:rsidRDefault="00604A1B" w:rsidP="00604A1B">
            <w:pPr>
              <w:pStyle w:val="Header"/>
              <w:tabs>
                <w:tab w:val="left" w:pos="284"/>
                <w:tab w:val="left" w:pos="851"/>
              </w:tabs>
              <w:spacing w:after="120"/>
              <w:rPr>
                <w:rFonts w:eastAsia="SimSun" w:cs="Arial"/>
                <w:bCs/>
                <w:lang w:val="en-US"/>
              </w:rPr>
            </w:pPr>
            <w:r w:rsidRPr="003B6148">
              <w:rPr>
                <w:rFonts w:eastAsia="SimSun" w:cs="Arial"/>
                <w:bCs/>
                <w:lang w:val="en-US"/>
              </w:rPr>
              <w:t>SA2 Response</w:t>
            </w:r>
            <w:r>
              <w:rPr>
                <w:rFonts w:eastAsia="SimSun" w:cs="Arial"/>
                <w:bCs/>
                <w:lang w:val="en-US"/>
              </w:rPr>
              <w:t xml:space="preserve">: </w:t>
            </w:r>
            <w:r w:rsidRPr="00604A1B">
              <w:rPr>
                <w:rFonts w:eastAsia="SimSun" w:cs="Arial"/>
                <w:b w:val="0"/>
                <w:bCs/>
                <w:i/>
                <w:highlight w:val="yellow"/>
                <w:lang w:val="en-US"/>
              </w:rPr>
              <w:t>It was agreed in SA2 to use the bearer based QoS Model (i.e. Per-Flow QoS model) for unicast, groupcast and broadcast operations</w:t>
            </w:r>
            <w:r w:rsidRPr="00604A1B">
              <w:rPr>
                <w:rFonts w:eastAsia="SimSun" w:cs="Arial"/>
                <w:b w:val="0"/>
                <w:bCs/>
                <w:i/>
                <w:lang w:val="en-US"/>
              </w:rPr>
              <w:t xml:space="preserve"> (please see the attached S2-1904426). SA2 believes that a single PC5 QoS model for all NR sidelink cast type aligned with the Uu QoS model simplifies the overall system behavior. SA2 kindly requests RAN2 to take this information into account in their work.</w:t>
            </w:r>
          </w:p>
        </w:tc>
      </w:tr>
    </w:tbl>
    <w:p w14:paraId="2A349635" w14:textId="6659ADC3" w:rsidR="00D36A48" w:rsidRPr="00425B91" w:rsidRDefault="00D36A48" w:rsidP="003002FC">
      <w:r>
        <w:t>In this paper, we</w:t>
      </w:r>
      <w:r w:rsidR="005935D5">
        <w:t xml:space="preserve"> further</w:t>
      </w:r>
      <w:r>
        <w:t xml:space="preserve"> discuss the </w:t>
      </w:r>
      <w:r w:rsidR="00173AF1">
        <w:t>configuration of QoS flow</w:t>
      </w:r>
      <w:r w:rsidR="009B14B9">
        <w:t xml:space="preserve"> and SLRB. </w:t>
      </w:r>
    </w:p>
    <w:p w14:paraId="020415C4" w14:textId="718D4088" w:rsidR="004000E8" w:rsidRDefault="00230D18" w:rsidP="00CE0424">
      <w:pPr>
        <w:pStyle w:val="Heading1"/>
      </w:pPr>
      <w:r>
        <w:t>2</w:t>
      </w:r>
      <w:r>
        <w:tab/>
      </w:r>
      <w:r w:rsidR="004000E8" w:rsidRPr="00CE0424">
        <w:t>Discussion</w:t>
      </w:r>
      <w:bookmarkEnd w:id="2"/>
    </w:p>
    <w:p w14:paraId="4D9F8B82" w14:textId="29C6DBC8" w:rsidR="00345F05" w:rsidRDefault="00345F05" w:rsidP="009D63D5">
      <w:pPr>
        <w:pStyle w:val="Heading2"/>
      </w:pPr>
      <w:bookmarkStart w:id="3" w:name="_Hlk525833316"/>
      <w:r>
        <w:t>2.1 General issues</w:t>
      </w:r>
    </w:p>
    <w:p w14:paraId="28F388D3" w14:textId="341C8A6E" w:rsidR="005F090E" w:rsidRDefault="005F090E" w:rsidP="005F090E">
      <w:r>
        <w:t xml:space="preserve">In NR </w:t>
      </w:r>
      <w:proofErr w:type="spellStart"/>
      <w:r>
        <w:t>Uu</w:t>
      </w:r>
      <w:proofErr w:type="spellEnd"/>
      <w:r>
        <w:t xml:space="preserve">, multiple QoS flows </w:t>
      </w:r>
      <w:r w:rsidR="003D57AF">
        <w:t>may</w:t>
      </w:r>
      <w:r>
        <w:t xml:space="preserve"> be mapped to the same radio bearer instead of one-to-one bearer mapping in LTE </w:t>
      </w:r>
      <w:proofErr w:type="spellStart"/>
      <w:r>
        <w:t>Uu</w:t>
      </w:r>
      <w:proofErr w:type="spellEnd"/>
      <w:r>
        <w:t xml:space="preserve">. The radio bearer should support the requirements of all QoS flows that it is associated with. In this way, RAN </w:t>
      </w:r>
      <w:r w:rsidR="004418F9">
        <w:t>can</w:t>
      </w:r>
      <w:r>
        <w:t xml:space="preserve"> support tremendous types of QoS flows</w:t>
      </w:r>
      <w:r w:rsidR="00813EDB">
        <w:t xml:space="preserve"> </w:t>
      </w:r>
      <w:r>
        <w:t xml:space="preserve">with limited complexity and configuration options. </w:t>
      </w:r>
    </w:p>
    <w:p w14:paraId="21D4DA33" w14:textId="3F873017" w:rsidR="005F090E" w:rsidRDefault="005F090E" w:rsidP="005F090E">
      <w:r>
        <w:lastRenderedPageBreak/>
        <w:t>Similar feature should be used in NR SL. 28 use cases in [</w:t>
      </w:r>
      <w:r w:rsidR="00EB1FF7">
        <w:t>1</w:t>
      </w:r>
      <w:r>
        <w:t>] indicates possibly 28 types of QoS flows</w:t>
      </w:r>
      <w:r w:rsidR="00D404C9">
        <w:t xml:space="preserve"> / </w:t>
      </w:r>
      <w:r w:rsidR="00F96ECC">
        <w:t xml:space="preserve">PC5 QoS profiles </w:t>
      </w:r>
      <w:r w:rsidR="002E3489">
        <w:t xml:space="preserve">(per packet model for groupcast and broadcast use cases) </w:t>
      </w:r>
      <w:r>
        <w:t>while configuring one radio be</w:t>
      </w:r>
      <w:r w:rsidR="00D404C9">
        <w:t>a</w:t>
      </w:r>
      <w:r>
        <w:t xml:space="preserve">rer per use case at access stratum could be too complex or not necessary. Note that for some use cases the difference of their QoS requirements are rather minor.  </w:t>
      </w:r>
    </w:p>
    <w:p w14:paraId="43968B4D" w14:textId="18CC426E" w:rsidR="0013538E" w:rsidRDefault="006F60F9" w:rsidP="00257667">
      <w:r>
        <w:t>Note that SL unicast</w:t>
      </w:r>
      <w:r w:rsidR="000E7EDD">
        <w:t>, groupcast and broadcast may use different configuration</w:t>
      </w:r>
      <w:r w:rsidR="00D2598D">
        <w:t>s</w:t>
      </w:r>
      <w:r w:rsidR="000E7EDD">
        <w:t xml:space="preserve"> in the lower layers</w:t>
      </w:r>
      <w:r w:rsidR="00321435">
        <w:t>, e.g.</w:t>
      </w:r>
      <w:r w:rsidR="00B06FE2">
        <w:t xml:space="preserve"> SL unicast supports RLC A</w:t>
      </w:r>
      <w:r w:rsidR="00321435">
        <w:t>M. Thus, we believe it is benefi</w:t>
      </w:r>
      <w:r w:rsidR="00970CA6">
        <w:t xml:space="preserve">cial to </w:t>
      </w:r>
      <w:r w:rsidR="0085592B">
        <w:t>use different</w:t>
      </w:r>
      <w:r w:rsidR="00941CE8">
        <w:t xml:space="preserve"> SLRBs for different </w:t>
      </w:r>
      <w:r w:rsidR="009E6F35">
        <w:t>casting mode</w:t>
      </w:r>
      <w:r w:rsidR="003D57AF">
        <w:t>s</w:t>
      </w:r>
      <w:r w:rsidR="009E6F35">
        <w:t xml:space="preserve">, i.e. unicast/groupcast/broadcast. </w:t>
      </w:r>
      <w:r w:rsidR="004F4E86">
        <w:t xml:space="preserve">Accordingly, </w:t>
      </w:r>
      <w:r w:rsidR="00D2598D">
        <w:t xml:space="preserve">the </w:t>
      </w:r>
      <w:r w:rsidR="004F4E86">
        <w:t xml:space="preserve">UE </w:t>
      </w:r>
      <w:r w:rsidR="005F090E">
        <w:t>m</w:t>
      </w:r>
      <w:r w:rsidR="005F090E" w:rsidRPr="00B96F4C">
        <w:t>ultiplex</w:t>
      </w:r>
      <w:r w:rsidR="00D72C71">
        <w:t>es</w:t>
      </w:r>
      <w:r w:rsidR="005F090E">
        <w:t xml:space="preserve"> the</w:t>
      </w:r>
      <w:r w:rsidR="00536B32">
        <w:t xml:space="preserve"> packets of different</w:t>
      </w:r>
      <w:r w:rsidR="005F090E">
        <w:t xml:space="preserve"> QoS</w:t>
      </w:r>
      <w:r w:rsidR="005F090E" w:rsidRPr="00B96F4C">
        <w:t xml:space="preserve"> flow</w:t>
      </w:r>
      <w:r w:rsidR="005F090E">
        <w:t xml:space="preserve">s </w:t>
      </w:r>
      <w:r w:rsidR="005F090E" w:rsidRPr="00B96F4C">
        <w:t>to the same radio bearer only if they are of same casting mode</w:t>
      </w:r>
      <w:r w:rsidR="005F090E">
        <w:t>. To enable this, each packet</w:t>
      </w:r>
      <w:r w:rsidR="004F4E86">
        <w:t xml:space="preserve"> </w:t>
      </w:r>
      <w:r w:rsidR="00503B49">
        <w:t>delivered from upper layer</w:t>
      </w:r>
      <w:r w:rsidR="005F090E">
        <w:t xml:space="preserve"> is tagged with an </w:t>
      </w:r>
      <w:r w:rsidR="00670D8E">
        <w:t xml:space="preserve">extra </w:t>
      </w:r>
      <w:r w:rsidR="005F090E">
        <w:t xml:space="preserve">identifier </w:t>
      </w:r>
      <w:r w:rsidR="00670D8E">
        <w:t xml:space="preserve">reflecting </w:t>
      </w:r>
      <w:r w:rsidR="005F090E">
        <w:t xml:space="preserve">casting mode. The </w:t>
      </w:r>
      <w:r w:rsidR="007277E1">
        <w:t>access stratum</w:t>
      </w:r>
      <w:r w:rsidR="00503B49">
        <w:t xml:space="preserve"> </w:t>
      </w:r>
      <w:r w:rsidR="00FF724B">
        <w:t>maps the QoS flow</w:t>
      </w:r>
      <w:r w:rsidR="00BD11F3">
        <w:t xml:space="preserve"> </w:t>
      </w:r>
      <w:r w:rsidR="00FF724B">
        <w:t xml:space="preserve">to </w:t>
      </w:r>
      <w:r w:rsidR="000312A2">
        <w:t>the corresponding SLRBs</w:t>
      </w:r>
      <w:r w:rsidR="00874D44">
        <w:t xml:space="preserve"> using</w:t>
      </w:r>
      <w:r w:rsidR="007277E1">
        <w:t xml:space="preserve"> SDAP</w:t>
      </w:r>
      <w:r w:rsidR="005F090E">
        <w:t xml:space="preserve">. </w:t>
      </w:r>
    </w:p>
    <w:p w14:paraId="1D663558" w14:textId="1570BC08" w:rsidR="00A9257B" w:rsidRDefault="0013538E" w:rsidP="00A9257B">
      <w:pPr>
        <w:pStyle w:val="Proposal"/>
      </w:pPr>
      <w:bookmarkStart w:id="4" w:name="_Toc16525550"/>
      <w:r>
        <w:t xml:space="preserve">A given </w:t>
      </w:r>
      <w:r w:rsidR="00612E9E">
        <w:t>SL QoS flow</w:t>
      </w:r>
      <w:r w:rsidR="00BD11F3">
        <w:t>/</w:t>
      </w:r>
      <w:r>
        <w:t>SLRB is associated with either SL unicast, groupcast or broadcast.</w:t>
      </w:r>
      <w:bookmarkEnd w:id="4"/>
    </w:p>
    <w:p w14:paraId="7DC39E4E" w14:textId="77FD7CD2" w:rsidR="005F090E" w:rsidRDefault="007E29C7" w:rsidP="00257667">
      <w:pPr>
        <w:pStyle w:val="Proposal"/>
      </w:pPr>
      <w:bookmarkStart w:id="5" w:name="_Toc16525551"/>
      <w:r w:rsidRPr="00A9257B">
        <w:t>Packets of the same casting mode but different SL QoS flows can be mapped to the same SLRB.</w:t>
      </w:r>
      <w:bookmarkEnd w:id="5"/>
    </w:p>
    <w:p w14:paraId="2A338892" w14:textId="38AF63ED" w:rsidR="0013538E" w:rsidRDefault="00154C91" w:rsidP="00257667">
      <w:r>
        <w:t>I</w:t>
      </w:r>
      <w:r w:rsidR="005F090E">
        <w:t xml:space="preserve">t is somewhat common understanding between companies that the SL will support also RRC signalling, at least for unicast connection establishment. Thus, there can be two types of bearers. One type of bearer to carry control signalling at least for the unicast case, and the other type of bearer is for data. Regarding the latter, we believe that data radio bearer can be applicable to all casting schemes, since all casting scheme will carry data, as it is discussed further down in this contribution. Multiple data radio bearers can be configured for </w:t>
      </w:r>
      <w:r w:rsidR="00950184">
        <w:t>different</w:t>
      </w:r>
      <w:r w:rsidR="005F090E">
        <w:t xml:space="preserve"> V2X services.</w:t>
      </w:r>
      <w:bookmarkStart w:id="6" w:name="_Ref1061197"/>
    </w:p>
    <w:p w14:paraId="1461E762" w14:textId="7947E5C1" w:rsidR="00950184" w:rsidRDefault="005F090E" w:rsidP="00257667">
      <w:pPr>
        <w:pStyle w:val="Proposal"/>
      </w:pPr>
      <w:bookmarkStart w:id="7" w:name="_Toc16525552"/>
      <w:r>
        <w:t>RAN2 considers two types of SL bearers, i.e. control signalling</w:t>
      </w:r>
      <w:r w:rsidR="00A436F8">
        <w:t xml:space="preserve"> radio</w:t>
      </w:r>
      <w:r>
        <w:t xml:space="preserve"> bearer</w:t>
      </w:r>
      <w:r w:rsidR="00A436F8">
        <w:t xml:space="preserve"> (SL-SRB)</w:t>
      </w:r>
      <w:r>
        <w:t xml:space="preserve"> to carry control signalling at least for unicast, and data radio bearer </w:t>
      </w:r>
      <w:r w:rsidR="00A436F8">
        <w:t xml:space="preserve">(SL-DRB) </w:t>
      </w:r>
      <w:r>
        <w:t>for data</w:t>
      </w:r>
      <w:r w:rsidR="0051769F">
        <w:t xml:space="preserve"> for all casting types</w:t>
      </w:r>
      <w:r>
        <w:t>.</w:t>
      </w:r>
      <w:bookmarkEnd w:id="6"/>
      <w:bookmarkEnd w:id="7"/>
    </w:p>
    <w:p w14:paraId="1A5CF3B8" w14:textId="77777777" w:rsidR="00AD77AA" w:rsidRDefault="00AD77AA" w:rsidP="005F090E"/>
    <w:p w14:paraId="19F697C8" w14:textId="5500F358" w:rsidR="005F090E" w:rsidRDefault="005F090E" w:rsidP="005F090E">
      <w:r>
        <w:t>The decision of whether to establish/</w:t>
      </w:r>
      <w:r w:rsidR="009C7C2F">
        <w:t>release</w:t>
      </w:r>
      <w:r>
        <w:t xml:space="preserve"> a </w:t>
      </w:r>
      <w:r w:rsidR="00AD77AA">
        <w:t>SL QoS flow/SL-DRB</w:t>
      </w:r>
      <w:r>
        <w:t xml:space="preserve"> may depend on channel conditions estimated by the transmitter side. In fact, for all casting schemes, the transmitter can evaluate to quality of the SL channel and determine whether to establish/</w:t>
      </w:r>
      <w:r w:rsidR="009C7C2F">
        <w:t>release</w:t>
      </w:r>
      <w:r>
        <w:t xml:space="preserve"> a SL bearer, e.g. </w:t>
      </w:r>
      <w:proofErr w:type="gramStart"/>
      <w:r>
        <w:t>on the basis of</w:t>
      </w:r>
      <w:proofErr w:type="gramEnd"/>
      <w:r>
        <w:t xml:space="preserve"> the congestion/interference level of the channel and QoS requirements associated to the specific V2X traffic.</w:t>
      </w:r>
    </w:p>
    <w:p w14:paraId="6A0F1F8E" w14:textId="16A6AA74" w:rsidR="005F090E" w:rsidRDefault="00DB1202" w:rsidP="005F090E">
      <w:pPr>
        <w:pStyle w:val="Proposal"/>
      </w:pPr>
      <w:bookmarkStart w:id="8" w:name="_Ref1039954"/>
      <w:bookmarkStart w:id="9" w:name="_Toc16525553"/>
      <w:r>
        <w:t>For SL unicast/groupcast/broadcast, a</w:t>
      </w:r>
      <w:r w:rsidR="005F090E">
        <w:t xml:space="preserve"> SL</w:t>
      </w:r>
      <w:r w:rsidR="002B09FB">
        <w:t xml:space="preserve"> QoS flow/SL-DRB</w:t>
      </w:r>
      <w:r w:rsidR="005F090E">
        <w:t xml:space="preserve"> </w:t>
      </w:r>
      <w:r>
        <w:t>is</w:t>
      </w:r>
      <w:r w:rsidR="005F090E">
        <w:t xml:space="preserve"> established/</w:t>
      </w:r>
      <w:r w:rsidR="009C7C2F">
        <w:t>release</w:t>
      </w:r>
      <w:r w:rsidR="005F090E">
        <w:t xml:space="preserve">d </w:t>
      </w:r>
      <w:proofErr w:type="gramStart"/>
      <w:r w:rsidR="005F090E">
        <w:t>taking into account</w:t>
      </w:r>
      <w:proofErr w:type="gramEnd"/>
      <w:r w:rsidR="005F090E">
        <w:t xml:space="preserve"> the QoS properties and channel conditions at least at the transmitter side.</w:t>
      </w:r>
      <w:bookmarkEnd w:id="8"/>
      <w:bookmarkEnd w:id="9"/>
    </w:p>
    <w:p w14:paraId="53C5782C" w14:textId="59A024CC" w:rsidR="00345F05" w:rsidRDefault="00345F05" w:rsidP="0079552C">
      <w:pPr>
        <w:pStyle w:val="Proposal"/>
        <w:numPr>
          <w:ilvl w:val="0"/>
          <w:numId w:val="0"/>
        </w:numPr>
        <w:rPr>
          <w:rFonts w:ascii="Times New Roman" w:hAnsi="Times New Roman"/>
          <w:b w:val="0"/>
          <w:bCs w:val="0"/>
          <w:lang w:eastAsia="ja-JP"/>
        </w:rPr>
      </w:pPr>
      <w:bookmarkStart w:id="10" w:name="_Toc3988950"/>
      <w:bookmarkStart w:id="11" w:name="_Toc4060452"/>
      <w:bookmarkStart w:id="12" w:name="_Toc4061011"/>
    </w:p>
    <w:p w14:paraId="1A14E710" w14:textId="5455A66F" w:rsidR="00020661" w:rsidRDefault="0025188F" w:rsidP="0025188F">
      <w:pPr>
        <w:pStyle w:val="Heading2"/>
      </w:pPr>
      <w:r>
        <w:t>2.3 PC5-S and PC5-RRC transmission</w:t>
      </w:r>
    </w:p>
    <w:tbl>
      <w:tblPr>
        <w:tblStyle w:val="TableGrid"/>
        <w:tblW w:w="0" w:type="auto"/>
        <w:tblLook w:val="04A0" w:firstRow="1" w:lastRow="0" w:firstColumn="1" w:lastColumn="0" w:noHBand="0" w:noVBand="1"/>
      </w:tblPr>
      <w:tblGrid>
        <w:gridCol w:w="9629"/>
      </w:tblGrid>
      <w:tr w:rsidR="00660D98" w14:paraId="2FD61716" w14:textId="77777777" w:rsidTr="00660D98">
        <w:tc>
          <w:tcPr>
            <w:tcW w:w="9629" w:type="dxa"/>
          </w:tcPr>
          <w:p w14:paraId="7C842F5C" w14:textId="77777777" w:rsidR="00660D98" w:rsidRPr="00284EB2" w:rsidRDefault="00660D98" w:rsidP="00660D98">
            <w:pPr>
              <w:rPr>
                <w:sz w:val="20"/>
                <w:lang w:val="en-US"/>
              </w:rPr>
            </w:pPr>
            <w:r w:rsidRPr="00284EB2">
              <w:rPr>
                <w:highlight w:val="green"/>
                <w:lang w:val="en-US"/>
              </w:rPr>
              <w:t>Agreements</w:t>
            </w:r>
            <w:r w:rsidRPr="00284EB2">
              <w:rPr>
                <w:lang w:val="en-US"/>
              </w:rPr>
              <w:t xml:space="preserve"> on PC5-RRC </w:t>
            </w:r>
            <w:proofErr w:type="spellStart"/>
            <w:r w:rsidRPr="00284EB2">
              <w:rPr>
                <w:lang w:val="en-US"/>
              </w:rPr>
              <w:t>signalling</w:t>
            </w:r>
            <w:proofErr w:type="spellEnd"/>
            <w:r w:rsidRPr="00284EB2">
              <w:rPr>
                <w:lang w:val="en-US"/>
              </w:rPr>
              <w:t xml:space="preserve"> flow: </w:t>
            </w:r>
          </w:p>
          <w:p w14:paraId="7619C76B" w14:textId="77777777" w:rsidR="00660D98" w:rsidRPr="00284EB2" w:rsidRDefault="00660D98" w:rsidP="00660D98">
            <w:pPr>
              <w:rPr>
                <w:sz w:val="20"/>
                <w:lang w:val="en-US"/>
              </w:rPr>
            </w:pPr>
            <w:r w:rsidRPr="00284EB2">
              <w:rPr>
                <w:lang w:val="en-US"/>
              </w:rPr>
              <w:t xml:space="preserve">1: </w:t>
            </w:r>
            <w:r w:rsidRPr="00284EB2">
              <w:rPr>
                <w:lang w:val="en-US"/>
              </w:rPr>
              <w:tab/>
              <w:t>Separate RRC messages are defined capability transfer and for AS-layer configuration. FFS on whether the two messages can be transmitted together in the same MAC PDU.</w:t>
            </w:r>
          </w:p>
          <w:p w14:paraId="56045379" w14:textId="77777777" w:rsidR="00660D98" w:rsidRPr="00284EB2" w:rsidRDefault="00660D98" w:rsidP="00660D98">
            <w:pPr>
              <w:rPr>
                <w:sz w:val="20"/>
                <w:lang w:val="en-US"/>
              </w:rPr>
            </w:pPr>
            <w:r w:rsidRPr="00284EB2">
              <w:rPr>
                <w:lang w:val="en-US"/>
              </w:rPr>
              <w:t>2:</w:t>
            </w:r>
            <w:r w:rsidRPr="00284EB2">
              <w:rPr>
                <w:lang w:val="en-US"/>
              </w:rPr>
              <w:tab/>
              <w:t>Set the following 2a, 2b and 2c as RAN2 working assumption:</w:t>
            </w:r>
          </w:p>
          <w:p w14:paraId="7F032FAE" w14:textId="77777777" w:rsidR="00660D98" w:rsidRPr="00284EB2" w:rsidRDefault="00660D98" w:rsidP="00660D98">
            <w:pPr>
              <w:rPr>
                <w:sz w:val="20"/>
                <w:highlight w:val="yellow"/>
                <w:lang w:val="en-US"/>
              </w:rPr>
            </w:pPr>
            <w:r w:rsidRPr="00284EB2">
              <w:rPr>
                <w:highlight w:val="yellow"/>
                <w:lang w:val="en-US"/>
              </w:rPr>
              <w:t>2a:</w:t>
            </w:r>
            <w:r w:rsidRPr="00284EB2">
              <w:rPr>
                <w:highlight w:val="yellow"/>
                <w:lang w:val="en-US"/>
              </w:rPr>
              <w:tab/>
              <w:t>Do not encapsulate PC5-S message related to link setup into PC5-RRC message for AS-layer configuration.</w:t>
            </w:r>
          </w:p>
          <w:p w14:paraId="3849278A" w14:textId="77777777" w:rsidR="00660D98" w:rsidRPr="00284EB2" w:rsidRDefault="00660D98" w:rsidP="00660D98">
            <w:pPr>
              <w:rPr>
                <w:sz w:val="20"/>
                <w:highlight w:val="yellow"/>
                <w:lang w:val="en-US"/>
              </w:rPr>
            </w:pPr>
            <w:r w:rsidRPr="00284EB2">
              <w:rPr>
                <w:highlight w:val="yellow"/>
                <w:lang w:val="en-US"/>
              </w:rPr>
              <w:t>2b:</w:t>
            </w:r>
            <w:r w:rsidRPr="00284EB2">
              <w:rPr>
                <w:highlight w:val="yellow"/>
                <w:lang w:val="en-US"/>
              </w:rPr>
              <w:tab/>
              <w:t>PC5-RRC message for AS-layer configuration is not to be sent unprotected, so is not to be sent together with PC5-S messages like Direct Communication Request.</w:t>
            </w:r>
          </w:p>
          <w:p w14:paraId="02D13B21" w14:textId="697EA063" w:rsidR="00660D98" w:rsidRPr="00284EB2" w:rsidRDefault="00660D98" w:rsidP="00660D98">
            <w:pPr>
              <w:rPr>
                <w:lang w:val="en-US"/>
              </w:rPr>
            </w:pPr>
            <w:r w:rsidRPr="00284EB2">
              <w:rPr>
                <w:highlight w:val="yellow"/>
                <w:lang w:val="en-US"/>
              </w:rPr>
              <w:t>2c:</w:t>
            </w:r>
            <w:r w:rsidRPr="00284EB2">
              <w:rPr>
                <w:highlight w:val="yellow"/>
                <w:lang w:val="en-US"/>
              </w:rPr>
              <w:tab/>
              <w:t>Do not encapsulate PC5-S message related to link setup into PC5-RRC message for capability information.</w:t>
            </w:r>
          </w:p>
        </w:tc>
      </w:tr>
    </w:tbl>
    <w:p w14:paraId="20DC2BFE" w14:textId="77777777" w:rsidR="0025188F" w:rsidRDefault="0025188F" w:rsidP="0025188F"/>
    <w:p w14:paraId="6866ADC5" w14:textId="7F05EAAF" w:rsidR="00A25AA4" w:rsidRDefault="00A25AA4" w:rsidP="0025188F">
      <w:r>
        <w:t xml:space="preserve">It has been agreed in the last meeting that PC5-S message related to link setup </w:t>
      </w:r>
      <w:r w:rsidR="00A815D1">
        <w:t>will not be encapsulated into PC5-RRC for capability information.</w:t>
      </w:r>
      <w:r w:rsidR="006916D3">
        <w:t xml:space="preserve"> This subsection further discussion </w:t>
      </w:r>
      <w:r w:rsidR="00E31185">
        <w:t xml:space="preserve">how they should be sent with respect to SL-SRB and priority. </w:t>
      </w:r>
    </w:p>
    <w:p w14:paraId="21BF38B4" w14:textId="77777777" w:rsidR="00181D77" w:rsidRDefault="00634357" w:rsidP="0025188F">
      <w:proofErr w:type="gramStart"/>
      <w:r>
        <w:lastRenderedPageBreak/>
        <w:t>First of all</w:t>
      </w:r>
      <w:proofErr w:type="gramEnd"/>
      <w:r>
        <w:t xml:space="preserve">, </w:t>
      </w:r>
      <w:r w:rsidR="00830701">
        <w:t xml:space="preserve">as described in TR 23.786 solution#11, </w:t>
      </w:r>
      <w:r w:rsidR="00011ACE">
        <w:t>the initia</w:t>
      </w:r>
      <w:r w:rsidR="00634CF5">
        <w:t xml:space="preserve">ting PC5-S message is broadcast </w:t>
      </w:r>
      <w:r w:rsidR="00E67723">
        <w:t xml:space="preserve">for </w:t>
      </w:r>
      <w:r w:rsidR="00125C76">
        <w:t xml:space="preserve">the purpose of interested UE discovery </w:t>
      </w:r>
      <w:r w:rsidR="00634CF5">
        <w:t>while later PC5-S message</w:t>
      </w:r>
      <w:r w:rsidR="004111C9">
        <w:t>s are unicast between two UEs</w:t>
      </w:r>
      <w:r w:rsidR="00125C76">
        <w:t xml:space="preserve"> for ID exchange and security setup</w:t>
      </w:r>
      <w:r w:rsidR="00830701">
        <w:t xml:space="preserve">. </w:t>
      </w:r>
    </w:p>
    <w:tbl>
      <w:tblPr>
        <w:tblStyle w:val="TableGrid"/>
        <w:tblW w:w="0" w:type="auto"/>
        <w:tblLook w:val="04A0" w:firstRow="1" w:lastRow="0" w:firstColumn="1" w:lastColumn="0" w:noHBand="0" w:noVBand="1"/>
      </w:tblPr>
      <w:tblGrid>
        <w:gridCol w:w="9629"/>
      </w:tblGrid>
      <w:tr w:rsidR="00181D77" w14:paraId="461C998B" w14:textId="77777777" w:rsidTr="00181D77">
        <w:tc>
          <w:tcPr>
            <w:tcW w:w="9629" w:type="dxa"/>
          </w:tcPr>
          <w:p w14:paraId="1FCBC254" w14:textId="2CFE6D9E" w:rsidR="00B242C5" w:rsidRPr="00284EB2" w:rsidRDefault="00B242C5" w:rsidP="00284EB2">
            <w:pPr>
              <w:pStyle w:val="B1"/>
              <w:ind w:left="0" w:firstLine="0"/>
              <w:rPr>
                <w:b/>
                <w:lang w:val="en-US"/>
              </w:rPr>
            </w:pPr>
            <w:r w:rsidRPr="00284EB2">
              <w:rPr>
                <w:b/>
                <w:lang w:val="en-US"/>
              </w:rPr>
              <w:t>TR 23.786 Solution#11:</w:t>
            </w:r>
          </w:p>
          <w:p w14:paraId="5AA993B3" w14:textId="77777777" w:rsidR="00B242C5" w:rsidRDefault="00B242C5" w:rsidP="00181D77">
            <w:pPr>
              <w:pStyle w:val="B1"/>
              <w:rPr>
                <w:lang w:val="en-US"/>
              </w:rPr>
            </w:pPr>
          </w:p>
          <w:p w14:paraId="6F4ADBC2" w14:textId="6A6E2D46" w:rsidR="00181D77" w:rsidRDefault="00181D77" w:rsidP="00181D77">
            <w:pPr>
              <w:pStyle w:val="B1"/>
              <w:rPr>
                <w:lang w:val="en-US" w:eastAsia="en-US"/>
              </w:rPr>
            </w:pPr>
            <w:r>
              <w:rPr>
                <w:lang w:val="en-US"/>
              </w:rPr>
              <w:t>-</w:t>
            </w:r>
            <w:r>
              <w:rPr>
                <w:lang w:val="en-US"/>
              </w:rPr>
              <w:tab/>
              <w:t xml:space="preserve">"UE oriented </w:t>
            </w:r>
            <w:r w:rsidRPr="00284EB2">
              <w:rPr>
                <w:lang w:val="en-US"/>
              </w:rPr>
              <w:t>layer 2 link establishment" operates as below and Figure 6.11.3.1-1 shows the procedure:</w:t>
            </w:r>
          </w:p>
          <w:p w14:paraId="25DD9B50" w14:textId="77777777" w:rsidR="00181D77" w:rsidRDefault="00181D77" w:rsidP="00181D77">
            <w:pPr>
              <w:pStyle w:val="B2"/>
              <w:rPr>
                <w:lang w:val="en-GB"/>
              </w:rPr>
            </w:pPr>
            <w:r w:rsidRPr="00284EB2">
              <w:rPr>
                <w:lang w:val="en-US"/>
              </w:rPr>
              <w:t>-</w:t>
            </w:r>
            <w:r w:rsidRPr="00284EB2">
              <w:rPr>
                <w:lang w:val="en-US"/>
              </w:rPr>
              <w:tab/>
            </w:r>
            <w:r w:rsidRPr="00284EB2">
              <w:rPr>
                <w:highlight w:val="yellow"/>
                <w:lang w:val="en-US"/>
              </w:rPr>
              <w:t>The Direct Communication Request message can be sent by UE-1 with broadcast mechanism,</w:t>
            </w:r>
            <w:r w:rsidRPr="00284EB2">
              <w:rPr>
                <w:lang w:val="en-US"/>
              </w:rPr>
              <w:t xml:space="preserve"> i.e. to a broadcast address associated with the application instead of the L2 ID of UE-2. The </w:t>
            </w:r>
            <w:r>
              <w:rPr>
                <w:lang w:val="en-US"/>
              </w:rPr>
              <w:t xml:space="preserve">upper </w:t>
            </w:r>
            <w:r w:rsidRPr="00284EB2">
              <w:rPr>
                <w:lang w:val="en-US"/>
              </w:rPr>
              <w:t>identifier of UE-2 is included in the Direct Communication Request message to allow UE-2 to decide on if to respond to the request. The Source L2 ID of this message should be the unicast L2 ID of the UE-1.</w:t>
            </w:r>
          </w:p>
          <w:p w14:paraId="419C0D07" w14:textId="77777777" w:rsidR="00181D77" w:rsidRPr="00284EB2" w:rsidRDefault="00181D77" w:rsidP="00181D77">
            <w:pPr>
              <w:pStyle w:val="B2"/>
              <w:rPr>
                <w:lang w:val="en-US"/>
              </w:rPr>
            </w:pPr>
            <w:r w:rsidRPr="00284EB2">
              <w:rPr>
                <w:lang w:val="en-US"/>
              </w:rPr>
              <w:t>-</w:t>
            </w:r>
            <w:r w:rsidRPr="00284EB2">
              <w:rPr>
                <w:lang w:val="en-US"/>
              </w:rPr>
              <w:tab/>
              <w:t xml:space="preserve">The Direct Communication Request message should be transmitted using default AS layer setting </w:t>
            </w:r>
            <w:r>
              <w:rPr>
                <w:lang w:val="en-US"/>
              </w:rPr>
              <w:t>e.g.</w:t>
            </w:r>
            <w:r w:rsidRPr="00284EB2">
              <w:rPr>
                <w:lang w:val="en-US"/>
              </w:rPr>
              <w:t xml:space="preserve"> broadcast setting</w:t>
            </w:r>
            <w:r>
              <w:rPr>
                <w:lang w:val="en-US"/>
              </w:rPr>
              <w:t>,</w:t>
            </w:r>
            <w:r w:rsidRPr="00284EB2">
              <w:rPr>
                <w:lang w:val="en-US"/>
              </w:rPr>
              <w:t xml:space="preserve"> that can be understood by UE-2.</w:t>
            </w:r>
          </w:p>
          <w:p w14:paraId="500A82FE" w14:textId="77777777" w:rsidR="00181D77" w:rsidRDefault="00357815" w:rsidP="00284EB2">
            <w:pPr>
              <w:jc w:val="center"/>
              <w:rPr>
                <w:rFonts w:ascii="Times New Roman" w:eastAsia="Malgun Gothic" w:hAnsi="Times New Roman"/>
                <w:sz w:val="20"/>
                <w:szCs w:val="20"/>
                <w:lang w:val="en-GB" w:eastAsia="en-US"/>
              </w:rPr>
            </w:pPr>
            <w:r>
              <w:rPr>
                <w:rFonts w:ascii="Times New Roman" w:eastAsia="Malgun Gothic" w:hAnsi="Times New Roman"/>
                <w:sz w:val="20"/>
                <w:szCs w:val="20"/>
                <w:lang w:val="en-GB" w:eastAsia="en-US"/>
              </w:rPr>
              <w:object w:dxaOrig="7035" w:dyaOrig="2820" w14:anchorId="592D9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41pt" o:ole="">
                  <v:imagedata r:id="rId11" o:title=""/>
                </v:shape>
                <o:OLEObject Type="Embed" ProgID="Visio.Drawing.11" ShapeID="_x0000_i1025" DrawAspect="Content" ObjectID="_1627391192" r:id="rId12"/>
              </w:object>
            </w:r>
          </w:p>
          <w:p w14:paraId="4D07E6A5" w14:textId="77777777" w:rsidR="00B242C5" w:rsidRDefault="00B242C5" w:rsidP="00B242C5">
            <w:pPr>
              <w:pStyle w:val="TF"/>
              <w:rPr>
                <w:lang w:eastAsia="en-US"/>
              </w:rPr>
            </w:pPr>
            <w:r>
              <w:rPr>
                <w:lang w:val="en-US"/>
              </w:rPr>
              <w:t xml:space="preserve">Figure 6.11.3.1-1: UE oriented layer 2 link </w:t>
            </w:r>
            <w:r>
              <w:t>establishment</w:t>
            </w:r>
            <w:r>
              <w:rPr>
                <w:lang w:val="en-US"/>
              </w:rPr>
              <w:t xml:space="preserve"> procedure</w:t>
            </w:r>
          </w:p>
          <w:p w14:paraId="482171EE" w14:textId="35F340D2" w:rsidR="00B242C5" w:rsidRPr="00284EB2" w:rsidRDefault="00B242C5" w:rsidP="0025188F">
            <w:pPr>
              <w:rPr>
                <w:lang w:val="x-none"/>
              </w:rPr>
            </w:pPr>
          </w:p>
        </w:tc>
      </w:tr>
    </w:tbl>
    <w:p w14:paraId="522FAC93" w14:textId="77777777" w:rsidR="00181D77" w:rsidRDefault="00181D77" w:rsidP="0025188F"/>
    <w:p w14:paraId="7ADC8C50" w14:textId="3FEF161A" w:rsidR="00E31185" w:rsidRDefault="00186642" w:rsidP="0025188F">
      <w:proofErr w:type="gramStart"/>
      <w:r>
        <w:t>Considering the fact that</w:t>
      </w:r>
      <w:proofErr w:type="gramEnd"/>
      <w:r>
        <w:t xml:space="preserve"> t</w:t>
      </w:r>
      <w:r w:rsidR="00830701">
        <w:t>he PC5-S message related to link setup is transmitted before the link setup</w:t>
      </w:r>
      <w:r w:rsidR="00064677">
        <w:t xml:space="preserve"> or unicast SLRB setup</w:t>
      </w:r>
      <w:r>
        <w:t>, we</w:t>
      </w:r>
      <w:r w:rsidR="00064677">
        <w:t xml:space="preserve"> believe </w:t>
      </w:r>
      <w:r w:rsidR="00854234">
        <w:t>the PC5-S message related to like setup</w:t>
      </w:r>
      <w:r w:rsidR="00C4114E">
        <w:t xml:space="preserve"> is transmitted using broadcast SLRB</w:t>
      </w:r>
      <w:r w:rsidR="008A0811">
        <w:t>, e.g. SL-DRB,</w:t>
      </w:r>
      <w:r w:rsidR="00C4114E">
        <w:t xml:space="preserve"> </w:t>
      </w:r>
      <w:r w:rsidR="000566B3">
        <w:t xml:space="preserve">without lower layer scrambling and HARQ </w:t>
      </w:r>
      <w:r w:rsidR="00854234">
        <w:t>feedback</w:t>
      </w:r>
      <w:r w:rsidR="00830701">
        <w:t>.</w:t>
      </w:r>
      <w:r w:rsidR="00854234">
        <w:t xml:space="preserve"> Note that </w:t>
      </w:r>
      <w:r w:rsidR="00125A06">
        <w:t xml:space="preserve">L2 unicast can still be realized using L2 ID in this case just like how PC5-S is transmitted in LTE D2D. </w:t>
      </w:r>
    </w:p>
    <w:p w14:paraId="241D93EF" w14:textId="2A01A41B" w:rsidR="001D51D2" w:rsidRDefault="001D51D2" w:rsidP="001D51D2">
      <w:pPr>
        <w:pStyle w:val="Proposal"/>
      </w:pPr>
      <w:bookmarkStart w:id="13" w:name="_Toc16525554"/>
      <w:r>
        <w:t xml:space="preserve">PC5-S message related to link setup is transmitted </w:t>
      </w:r>
      <w:r w:rsidR="00F55B03">
        <w:t xml:space="preserve">via broadcast </w:t>
      </w:r>
      <w:r w:rsidR="008A0811">
        <w:t>SL-DRB,</w:t>
      </w:r>
      <w:r w:rsidR="00F55B03">
        <w:t xml:space="preserve"> while L2 </w:t>
      </w:r>
      <w:r w:rsidR="00583F28">
        <w:t>unicast is supported using L2 ID.</w:t>
      </w:r>
      <w:bookmarkEnd w:id="13"/>
      <w:r w:rsidR="00583F28">
        <w:t xml:space="preserve"> </w:t>
      </w:r>
    </w:p>
    <w:p w14:paraId="77FD39CF" w14:textId="77777777" w:rsidR="0025188F" w:rsidRDefault="0025188F" w:rsidP="0025188F"/>
    <w:p w14:paraId="1F3DAB32" w14:textId="77777777" w:rsidR="004B5821" w:rsidRDefault="00654F07" w:rsidP="0025188F">
      <w:r>
        <w:t>On the other hand</w:t>
      </w:r>
      <w:r w:rsidR="00F06812">
        <w:t xml:space="preserve">, </w:t>
      </w:r>
      <w:r>
        <w:t>PC5-RRC transmission for SL unicast</w:t>
      </w:r>
      <w:r w:rsidR="00201F33">
        <w:t xml:space="preserve"> occurs after the link setup</w:t>
      </w:r>
      <w:r w:rsidR="005F0330">
        <w:t xml:space="preserve"> </w:t>
      </w:r>
      <w:r w:rsidR="00592B63">
        <w:t>and can be therefore transmitted via a unicast SLRB with scrambling and HARQ feedback</w:t>
      </w:r>
      <w:r w:rsidR="00B428A6">
        <w:t xml:space="preserve">. In our view, as also explained in proposal </w:t>
      </w:r>
      <w:r w:rsidR="00A76614">
        <w:t xml:space="preserve">3, a dedicated SL-SRB can be configured for PC5-RRC transmission. Also, such SL-SRB should be </w:t>
      </w:r>
      <w:r w:rsidR="00E27299">
        <w:t xml:space="preserve">by default configured in order to ensure successful reception by the peer UE without AS layer handshake. </w:t>
      </w:r>
    </w:p>
    <w:p w14:paraId="558A1729" w14:textId="3BBF3E2C" w:rsidR="00654F07" w:rsidRDefault="004B5821" w:rsidP="004B5821">
      <w:pPr>
        <w:pStyle w:val="Proposal"/>
      </w:pPr>
      <w:bookmarkStart w:id="14" w:name="_Toc16525555"/>
      <w:r>
        <w:t>PC5-RRC message for SL unicast is transmitted via unicast</w:t>
      </w:r>
      <w:r w:rsidR="00A726BD">
        <w:t xml:space="preserve"> SL-SRB</w:t>
      </w:r>
      <w:r w:rsidR="005E4791">
        <w:t xml:space="preserve"> which is of default configuration. </w:t>
      </w:r>
      <w:r w:rsidR="002F4CB1">
        <w:t>FFS the detailed configuration w.r.t. HARQ, RLC mode.</w:t>
      </w:r>
      <w:bookmarkEnd w:id="14"/>
      <w:r w:rsidR="002F4CB1">
        <w:t xml:space="preserve"> </w:t>
      </w:r>
    </w:p>
    <w:p w14:paraId="32C0EF6F" w14:textId="79164DA1" w:rsidR="0068039C" w:rsidRDefault="0068039C" w:rsidP="0068039C">
      <w:pPr>
        <w:pStyle w:val="Proposal"/>
        <w:numPr>
          <w:ilvl w:val="0"/>
          <w:numId w:val="0"/>
        </w:numPr>
        <w:ind w:left="1304" w:hanging="1304"/>
      </w:pPr>
    </w:p>
    <w:p w14:paraId="67AD11D2" w14:textId="33B3A6F6" w:rsidR="0068039C" w:rsidRDefault="0068039C" w:rsidP="00BA44E1">
      <w:r>
        <w:t>Ano</w:t>
      </w:r>
      <w:r w:rsidR="00BA44E1">
        <w:t xml:space="preserve">ther issue related to PC5-RRC message transmission is whether </w:t>
      </w:r>
      <w:r w:rsidR="006D4A9B">
        <w:t xml:space="preserve">it can be multiplexed with data into the same MAC PDU. Note that in NR </w:t>
      </w:r>
      <w:proofErr w:type="spellStart"/>
      <w:r w:rsidR="006D4A9B">
        <w:t>Uu</w:t>
      </w:r>
      <w:proofErr w:type="spellEnd"/>
      <w:r w:rsidR="006D4A9B">
        <w:t xml:space="preserve">, RRC message is sent from SRB using control channel resource separated from shared channel resource. </w:t>
      </w:r>
      <w:r w:rsidR="006471AF">
        <w:t xml:space="preserve">However, for NR SL, </w:t>
      </w:r>
      <w:r w:rsidR="00390AAD">
        <w:t xml:space="preserve">PSCCH resource is designed for SCI transmission but not for PC5-RRC message transmission. </w:t>
      </w:r>
      <w:r w:rsidR="00A31B00">
        <w:t xml:space="preserve">Therefore, RAN2 is suggested to discuss if PC5-RRC message can be multiplexed with data into the same MAC PDU or not. </w:t>
      </w:r>
    </w:p>
    <w:p w14:paraId="0E190BF4" w14:textId="382D5B91" w:rsidR="0001418E" w:rsidRPr="0025188F" w:rsidRDefault="0001418E" w:rsidP="0001418E">
      <w:pPr>
        <w:pStyle w:val="Proposal"/>
      </w:pPr>
      <w:bookmarkStart w:id="15" w:name="_Toc16525556"/>
      <w:r>
        <w:lastRenderedPageBreak/>
        <w:t>RAN2 discusses if PC5-RRC message can be multiplexed with data into the same MAC PDU.</w:t>
      </w:r>
      <w:bookmarkEnd w:id="15"/>
      <w:r>
        <w:t xml:space="preserve"> </w:t>
      </w:r>
    </w:p>
    <w:bookmarkEnd w:id="3"/>
    <w:bookmarkEnd w:id="10"/>
    <w:bookmarkEnd w:id="11"/>
    <w:bookmarkEnd w:id="12"/>
    <w:p w14:paraId="5300F849" w14:textId="77777777" w:rsidR="00C01F33" w:rsidRPr="00CE0424" w:rsidRDefault="00C01F33" w:rsidP="00CE0424">
      <w:pPr>
        <w:pStyle w:val="Heading1"/>
      </w:pPr>
      <w:r w:rsidRPr="00CE0424">
        <w:t>Conclusion</w:t>
      </w:r>
    </w:p>
    <w:p w14:paraId="6741DDDC" w14:textId="1DD78DC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65EEE1" w14:textId="77777777" w:rsidR="005F090E" w:rsidRDefault="005F090E"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DA4DFC" w14:textId="53E39260" w:rsidR="0001418E"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525550" w:history="1">
        <w:r w:rsidR="0001418E" w:rsidRPr="00F32A60">
          <w:rPr>
            <w:rStyle w:val="Hyperlink"/>
            <w:noProof/>
          </w:rPr>
          <w:t>Proposal 1</w:t>
        </w:r>
        <w:r w:rsidR="0001418E">
          <w:rPr>
            <w:rFonts w:asciiTheme="minorHAnsi" w:eastAsiaTheme="minorEastAsia" w:hAnsiTheme="minorHAnsi" w:cstheme="minorBidi"/>
            <w:b w:val="0"/>
            <w:noProof/>
            <w:sz w:val="22"/>
            <w:szCs w:val="22"/>
          </w:rPr>
          <w:tab/>
        </w:r>
        <w:r w:rsidR="0001418E" w:rsidRPr="00F32A60">
          <w:rPr>
            <w:rStyle w:val="Hyperlink"/>
            <w:noProof/>
          </w:rPr>
          <w:t>A given SL QoS flow/SLRB is associated with either SL unicast, groupcast or broadcast.</w:t>
        </w:r>
      </w:hyperlink>
    </w:p>
    <w:p w14:paraId="3EEEA333" w14:textId="513B204F"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1" w:history="1">
        <w:r w:rsidR="0001418E" w:rsidRPr="00F32A60">
          <w:rPr>
            <w:rStyle w:val="Hyperlink"/>
            <w:noProof/>
          </w:rPr>
          <w:t>Proposal 2</w:t>
        </w:r>
        <w:r w:rsidR="0001418E">
          <w:rPr>
            <w:rFonts w:asciiTheme="minorHAnsi" w:eastAsiaTheme="minorEastAsia" w:hAnsiTheme="minorHAnsi" w:cstheme="minorBidi"/>
            <w:b w:val="0"/>
            <w:noProof/>
            <w:sz w:val="22"/>
            <w:szCs w:val="22"/>
          </w:rPr>
          <w:tab/>
        </w:r>
        <w:r w:rsidR="0001418E" w:rsidRPr="00F32A60">
          <w:rPr>
            <w:rStyle w:val="Hyperlink"/>
            <w:noProof/>
          </w:rPr>
          <w:t>Packets of the same casting mode but different SL QoS flows can be mapped to the same SLRB.</w:t>
        </w:r>
      </w:hyperlink>
    </w:p>
    <w:p w14:paraId="63F7AF85" w14:textId="6E8FC9E9"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2" w:history="1">
        <w:r w:rsidR="0001418E" w:rsidRPr="00F32A60">
          <w:rPr>
            <w:rStyle w:val="Hyperlink"/>
            <w:noProof/>
          </w:rPr>
          <w:t>Proposal 3</w:t>
        </w:r>
        <w:r w:rsidR="0001418E">
          <w:rPr>
            <w:rFonts w:asciiTheme="minorHAnsi" w:eastAsiaTheme="minorEastAsia" w:hAnsiTheme="minorHAnsi" w:cstheme="minorBidi"/>
            <w:b w:val="0"/>
            <w:noProof/>
            <w:sz w:val="22"/>
            <w:szCs w:val="22"/>
          </w:rPr>
          <w:tab/>
        </w:r>
        <w:r w:rsidR="0001418E" w:rsidRPr="00F32A60">
          <w:rPr>
            <w:rStyle w:val="Hyperlink"/>
            <w:noProof/>
          </w:rPr>
          <w:t>RAN2 considers two types of SL bearers, i.e. control signalling radio bearer (SL-SRB) to carry control signalling at least for unicast, and data radio bearer (SL-DRB) for data for all casting types.</w:t>
        </w:r>
      </w:hyperlink>
    </w:p>
    <w:p w14:paraId="301572E9" w14:textId="02CF69DC"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3" w:history="1">
        <w:r w:rsidR="0001418E" w:rsidRPr="00F32A60">
          <w:rPr>
            <w:rStyle w:val="Hyperlink"/>
            <w:noProof/>
          </w:rPr>
          <w:t>Proposal 4</w:t>
        </w:r>
        <w:r w:rsidR="0001418E">
          <w:rPr>
            <w:rFonts w:asciiTheme="minorHAnsi" w:eastAsiaTheme="minorEastAsia" w:hAnsiTheme="minorHAnsi" w:cstheme="minorBidi"/>
            <w:b w:val="0"/>
            <w:noProof/>
            <w:sz w:val="22"/>
            <w:szCs w:val="22"/>
          </w:rPr>
          <w:tab/>
        </w:r>
        <w:r w:rsidR="0001418E" w:rsidRPr="00F32A60">
          <w:rPr>
            <w:rStyle w:val="Hyperlink"/>
            <w:noProof/>
          </w:rPr>
          <w:t>For SL unicast/groupcast/broadcast, a SL QoS flow/SL-DRB is established/released taking into account the QoS properties and channel conditions at least at the transmitter side.</w:t>
        </w:r>
      </w:hyperlink>
    </w:p>
    <w:p w14:paraId="41E61635" w14:textId="6F064421"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4" w:history="1">
        <w:r w:rsidR="0001418E" w:rsidRPr="00F32A60">
          <w:rPr>
            <w:rStyle w:val="Hyperlink"/>
            <w:noProof/>
          </w:rPr>
          <w:t>Proposal 5</w:t>
        </w:r>
        <w:r w:rsidR="0001418E">
          <w:rPr>
            <w:rFonts w:asciiTheme="minorHAnsi" w:eastAsiaTheme="minorEastAsia" w:hAnsiTheme="minorHAnsi" w:cstheme="minorBidi"/>
            <w:b w:val="0"/>
            <w:noProof/>
            <w:sz w:val="22"/>
            <w:szCs w:val="22"/>
          </w:rPr>
          <w:tab/>
        </w:r>
        <w:r w:rsidR="0001418E" w:rsidRPr="00F32A60">
          <w:rPr>
            <w:rStyle w:val="Hyperlink"/>
            <w:noProof/>
          </w:rPr>
          <w:t>PC5-S message related to link setup is transmitted via broadcast SL-DRB, while L2 unicast is supported using L2 ID.</w:t>
        </w:r>
      </w:hyperlink>
    </w:p>
    <w:p w14:paraId="32EEC69F" w14:textId="2345704F"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5" w:history="1">
        <w:r w:rsidR="0001418E" w:rsidRPr="00F32A60">
          <w:rPr>
            <w:rStyle w:val="Hyperlink"/>
            <w:noProof/>
          </w:rPr>
          <w:t>Proposal 6</w:t>
        </w:r>
        <w:r w:rsidR="0001418E">
          <w:rPr>
            <w:rFonts w:asciiTheme="minorHAnsi" w:eastAsiaTheme="minorEastAsia" w:hAnsiTheme="minorHAnsi" w:cstheme="minorBidi"/>
            <w:b w:val="0"/>
            <w:noProof/>
            <w:sz w:val="22"/>
            <w:szCs w:val="22"/>
          </w:rPr>
          <w:tab/>
        </w:r>
        <w:r w:rsidR="0001418E" w:rsidRPr="00F32A60">
          <w:rPr>
            <w:rStyle w:val="Hyperlink"/>
            <w:noProof/>
          </w:rPr>
          <w:t>PC5-RRC message for SL unicast is transmitted via unicast SL-SRB which is of default configuration. FFS the detailed configuration w.r.t. HARQ, RLC mode.</w:t>
        </w:r>
      </w:hyperlink>
    </w:p>
    <w:p w14:paraId="0D4693A9" w14:textId="1D91B7CE" w:rsidR="0001418E" w:rsidRDefault="0091578D">
      <w:pPr>
        <w:pStyle w:val="TableofFigures"/>
        <w:tabs>
          <w:tab w:val="right" w:leader="dot" w:pos="9629"/>
        </w:tabs>
        <w:rPr>
          <w:rFonts w:asciiTheme="minorHAnsi" w:eastAsiaTheme="minorEastAsia" w:hAnsiTheme="minorHAnsi" w:cstheme="minorBidi"/>
          <w:b w:val="0"/>
          <w:noProof/>
          <w:sz w:val="22"/>
          <w:szCs w:val="22"/>
        </w:rPr>
      </w:pPr>
      <w:hyperlink w:anchor="_Toc16525556" w:history="1">
        <w:r w:rsidR="0001418E" w:rsidRPr="00F32A60">
          <w:rPr>
            <w:rStyle w:val="Hyperlink"/>
            <w:noProof/>
          </w:rPr>
          <w:t>Proposal 7</w:t>
        </w:r>
        <w:r w:rsidR="0001418E">
          <w:rPr>
            <w:rFonts w:asciiTheme="minorHAnsi" w:eastAsiaTheme="minorEastAsia" w:hAnsiTheme="minorHAnsi" w:cstheme="minorBidi"/>
            <w:b w:val="0"/>
            <w:noProof/>
            <w:sz w:val="22"/>
            <w:szCs w:val="22"/>
          </w:rPr>
          <w:tab/>
        </w:r>
        <w:r w:rsidR="0001418E" w:rsidRPr="00F32A60">
          <w:rPr>
            <w:rStyle w:val="Hyperlink"/>
            <w:noProof/>
          </w:rPr>
          <w:t>RAN2 discusses if PC5-RRC message can be multiplexed with data into the same MAC PDU.</w:t>
        </w:r>
      </w:hyperlink>
    </w:p>
    <w:p w14:paraId="3D2C92AC" w14:textId="59489DCB" w:rsidR="00C01F33" w:rsidRPr="0034785F" w:rsidRDefault="006E1C82" w:rsidP="0034785F">
      <w:pPr>
        <w:pStyle w:val="BodyText"/>
        <w:rPr>
          <w:b/>
          <w:bCs/>
        </w:rPr>
      </w:pPr>
      <w:r>
        <w:rPr>
          <w:b/>
          <w:bCs/>
          <w:lang w:val="en-US"/>
        </w:rPr>
        <w:fldChar w:fldCharType="end"/>
      </w:r>
    </w:p>
    <w:p w14:paraId="7203AEF7" w14:textId="77777777" w:rsidR="00F507D1" w:rsidRPr="00CE0424" w:rsidRDefault="00F507D1" w:rsidP="00CE0424">
      <w:pPr>
        <w:pStyle w:val="Heading1"/>
      </w:pPr>
      <w:bookmarkStart w:id="16" w:name="_In-sequence_SDU_delivery"/>
      <w:bookmarkEnd w:id="16"/>
      <w:r w:rsidRPr="00CE0424">
        <w:t>References</w:t>
      </w:r>
    </w:p>
    <w:p w14:paraId="12425CEA" w14:textId="5D329E60" w:rsidR="00B0280B" w:rsidRDefault="00B0280B" w:rsidP="00B0280B">
      <w:pPr>
        <w:pStyle w:val="Reference"/>
        <w:numPr>
          <w:ilvl w:val="0"/>
          <w:numId w:val="26"/>
        </w:numPr>
        <w:textAlignment w:val="auto"/>
      </w:pPr>
      <w:r>
        <w:rPr>
          <w:noProof/>
        </w:rPr>
        <w:t xml:space="preserve">3GPP, TR </w:t>
      </w:r>
      <w:r w:rsidR="00765CFC">
        <w:rPr>
          <w:noProof/>
        </w:rPr>
        <w:t>22.886</w:t>
      </w:r>
      <w:r>
        <w:rPr>
          <w:noProof/>
        </w:rPr>
        <w:t xml:space="preserve"> Study on enhancement of 3GPP support for 5G V2X services (Release 16), 2018.</w:t>
      </w:r>
    </w:p>
    <w:p w14:paraId="0034D3CC"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6F2F8" w14:textId="77777777" w:rsidR="00687016" w:rsidRDefault="00687016">
      <w:r>
        <w:separator/>
      </w:r>
    </w:p>
  </w:endnote>
  <w:endnote w:type="continuationSeparator" w:id="0">
    <w:p w14:paraId="579AE82C" w14:textId="77777777" w:rsidR="00687016" w:rsidRDefault="00687016">
      <w:r>
        <w:continuationSeparator/>
      </w:r>
    </w:p>
  </w:endnote>
  <w:endnote w:type="continuationNotice" w:id="1">
    <w:p w14:paraId="123E0194" w14:textId="77777777" w:rsidR="00687016" w:rsidRDefault="00687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EAA20" w14:textId="77777777" w:rsidR="00687016" w:rsidRDefault="00687016">
      <w:r>
        <w:separator/>
      </w:r>
    </w:p>
  </w:footnote>
  <w:footnote w:type="continuationSeparator" w:id="0">
    <w:p w14:paraId="2623F1D5" w14:textId="77777777" w:rsidR="00687016" w:rsidRDefault="00687016">
      <w:r>
        <w:continuationSeparator/>
      </w:r>
    </w:p>
  </w:footnote>
  <w:footnote w:type="continuationNotice" w:id="1">
    <w:p w14:paraId="65FBEB35" w14:textId="77777777" w:rsidR="00687016" w:rsidRDefault="006870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835E20"/>
    <w:multiLevelType w:val="multilevel"/>
    <w:tmpl w:val="9B9C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21"/>
  </w:num>
  <w:num w:numId="24">
    <w:abstractNumId w:val="20"/>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741"/>
    <w:rsid w:val="00011ACE"/>
    <w:rsid w:val="00011B28"/>
    <w:rsid w:val="00013F36"/>
    <w:rsid w:val="0001418E"/>
    <w:rsid w:val="00015D15"/>
    <w:rsid w:val="000176E4"/>
    <w:rsid w:val="00020661"/>
    <w:rsid w:val="00020DEA"/>
    <w:rsid w:val="0002564D"/>
    <w:rsid w:val="00025ECA"/>
    <w:rsid w:val="000312A2"/>
    <w:rsid w:val="000325B8"/>
    <w:rsid w:val="00034C15"/>
    <w:rsid w:val="00034DD8"/>
    <w:rsid w:val="00036BA1"/>
    <w:rsid w:val="000422E2"/>
    <w:rsid w:val="00042F22"/>
    <w:rsid w:val="00043051"/>
    <w:rsid w:val="000444EF"/>
    <w:rsid w:val="00047588"/>
    <w:rsid w:val="00052A07"/>
    <w:rsid w:val="000534E3"/>
    <w:rsid w:val="0005606A"/>
    <w:rsid w:val="000566B3"/>
    <w:rsid w:val="00057117"/>
    <w:rsid w:val="000600A9"/>
    <w:rsid w:val="000616E7"/>
    <w:rsid w:val="00064677"/>
    <w:rsid w:val="0006487E"/>
    <w:rsid w:val="00065E1A"/>
    <w:rsid w:val="00077E5F"/>
    <w:rsid w:val="0008036A"/>
    <w:rsid w:val="000804E5"/>
    <w:rsid w:val="00081AE6"/>
    <w:rsid w:val="000855EB"/>
    <w:rsid w:val="00085B52"/>
    <w:rsid w:val="000866F2"/>
    <w:rsid w:val="0009009F"/>
    <w:rsid w:val="00091557"/>
    <w:rsid w:val="00091F1C"/>
    <w:rsid w:val="000924C1"/>
    <w:rsid w:val="000924F0"/>
    <w:rsid w:val="00093474"/>
    <w:rsid w:val="0009510F"/>
    <w:rsid w:val="000A1B7B"/>
    <w:rsid w:val="000A56F2"/>
    <w:rsid w:val="000A7785"/>
    <w:rsid w:val="000B2719"/>
    <w:rsid w:val="000B3A8F"/>
    <w:rsid w:val="000B4AB9"/>
    <w:rsid w:val="000B58C3"/>
    <w:rsid w:val="000B61E9"/>
    <w:rsid w:val="000C165A"/>
    <w:rsid w:val="000C2E19"/>
    <w:rsid w:val="000C3A6A"/>
    <w:rsid w:val="000D0D07"/>
    <w:rsid w:val="000D4797"/>
    <w:rsid w:val="000E0431"/>
    <w:rsid w:val="000E0527"/>
    <w:rsid w:val="000E1E92"/>
    <w:rsid w:val="000E6BB0"/>
    <w:rsid w:val="000E7EDD"/>
    <w:rsid w:val="000F06D6"/>
    <w:rsid w:val="000F0EB1"/>
    <w:rsid w:val="000F1106"/>
    <w:rsid w:val="000F3BE9"/>
    <w:rsid w:val="000F3F6C"/>
    <w:rsid w:val="000F6DF3"/>
    <w:rsid w:val="001005FF"/>
    <w:rsid w:val="001062FB"/>
    <w:rsid w:val="001063E6"/>
    <w:rsid w:val="00107934"/>
    <w:rsid w:val="00113CF4"/>
    <w:rsid w:val="001153EA"/>
    <w:rsid w:val="00115643"/>
    <w:rsid w:val="00116765"/>
    <w:rsid w:val="001219F5"/>
    <w:rsid w:val="00121A20"/>
    <w:rsid w:val="0012377F"/>
    <w:rsid w:val="00124314"/>
    <w:rsid w:val="00125A06"/>
    <w:rsid w:val="00125C76"/>
    <w:rsid w:val="00126B4A"/>
    <w:rsid w:val="00132FD0"/>
    <w:rsid w:val="001344C0"/>
    <w:rsid w:val="001346FA"/>
    <w:rsid w:val="00135252"/>
    <w:rsid w:val="0013538E"/>
    <w:rsid w:val="00137AB5"/>
    <w:rsid w:val="00137F0B"/>
    <w:rsid w:val="00146987"/>
    <w:rsid w:val="00151E23"/>
    <w:rsid w:val="001526E0"/>
    <w:rsid w:val="00154C91"/>
    <w:rsid w:val="001551B5"/>
    <w:rsid w:val="001659C1"/>
    <w:rsid w:val="00173A8E"/>
    <w:rsid w:val="00173AF1"/>
    <w:rsid w:val="0017502C"/>
    <w:rsid w:val="00177C6B"/>
    <w:rsid w:val="0018143F"/>
    <w:rsid w:val="00181D77"/>
    <w:rsid w:val="00181FF8"/>
    <w:rsid w:val="00186642"/>
    <w:rsid w:val="00190AC1"/>
    <w:rsid w:val="001930A5"/>
    <w:rsid w:val="0019341A"/>
    <w:rsid w:val="00197DF9"/>
    <w:rsid w:val="001A1987"/>
    <w:rsid w:val="001A2564"/>
    <w:rsid w:val="001A6173"/>
    <w:rsid w:val="001A6CBA"/>
    <w:rsid w:val="001B0D97"/>
    <w:rsid w:val="001B2FB6"/>
    <w:rsid w:val="001B5A5D"/>
    <w:rsid w:val="001C1CE5"/>
    <w:rsid w:val="001C25A6"/>
    <w:rsid w:val="001C3D2A"/>
    <w:rsid w:val="001D45EB"/>
    <w:rsid w:val="001D51BA"/>
    <w:rsid w:val="001D51D2"/>
    <w:rsid w:val="001D53E7"/>
    <w:rsid w:val="001D6342"/>
    <w:rsid w:val="001D6D53"/>
    <w:rsid w:val="001E58E2"/>
    <w:rsid w:val="001E6674"/>
    <w:rsid w:val="001E7AED"/>
    <w:rsid w:val="001F24F7"/>
    <w:rsid w:val="001F3916"/>
    <w:rsid w:val="001F54C5"/>
    <w:rsid w:val="001F662C"/>
    <w:rsid w:val="001F7074"/>
    <w:rsid w:val="00200490"/>
    <w:rsid w:val="00201F33"/>
    <w:rsid w:val="00201F3A"/>
    <w:rsid w:val="00203F96"/>
    <w:rsid w:val="002069B2"/>
    <w:rsid w:val="00207FA3"/>
    <w:rsid w:val="00214DA8"/>
    <w:rsid w:val="002152E4"/>
    <w:rsid w:val="00215423"/>
    <w:rsid w:val="002158FA"/>
    <w:rsid w:val="00220600"/>
    <w:rsid w:val="002224DB"/>
    <w:rsid w:val="00223FCB"/>
    <w:rsid w:val="002252C3"/>
    <w:rsid w:val="00225C54"/>
    <w:rsid w:val="00230765"/>
    <w:rsid w:val="00230ABF"/>
    <w:rsid w:val="00230D18"/>
    <w:rsid w:val="002319E4"/>
    <w:rsid w:val="00235632"/>
    <w:rsid w:val="00235872"/>
    <w:rsid w:val="002363D8"/>
    <w:rsid w:val="00241559"/>
    <w:rsid w:val="002435B3"/>
    <w:rsid w:val="002458EB"/>
    <w:rsid w:val="002500C8"/>
    <w:rsid w:val="0025188F"/>
    <w:rsid w:val="00255BF3"/>
    <w:rsid w:val="00257543"/>
    <w:rsid w:val="00257667"/>
    <w:rsid w:val="00260E40"/>
    <w:rsid w:val="002617E7"/>
    <w:rsid w:val="00264228"/>
    <w:rsid w:val="00264334"/>
    <w:rsid w:val="0026473E"/>
    <w:rsid w:val="00266214"/>
    <w:rsid w:val="00267C83"/>
    <w:rsid w:val="0027144F"/>
    <w:rsid w:val="00271813"/>
    <w:rsid w:val="002719AE"/>
    <w:rsid w:val="00271F3A"/>
    <w:rsid w:val="00273278"/>
    <w:rsid w:val="002737F4"/>
    <w:rsid w:val="002805F5"/>
    <w:rsid w:val="00280751"/>
    <w:rsid w:val="00281C69"/>
    <w:rsid w:val="0028280A"/>
    <w:rsid w:val="00284EB2"/>
    <w:rsid w:val="00286ACD"/>
    <w:rsid w:val="00287838"/>
    <w:rsid w:val="002907B5"/>
    <w:rsid w:val="00292EB7"/>
    <w:rsid w:val="002937AD"/>
    <w:rsid w:val="00296227"/>
    <w:rsid w:val="00296F44"/>
    <w:rsid w:val="0029777D"/>
    <w:rsid w:val="002A055E"/>
    <w:rsid w:val="002A1D4E"/>
    <w:rsid w:val="002A2869"/>
    <w:rsid w:val="002B09FB"/>
    <w:rsid w:val="002B24D6"/>
    <w:rsid w:val="002B5E3A"/>
    <w:rsid w:val="002C34DF"/>
    <w:rsid w:val="002C41E6"/>
    <w:rsid w:val="002D071A"/>
    <w:rsid w:val="002D34B2"/>
    <w:rsid w:val="002D48B0"/>
    <w:rsid w:val="002D5B37"/>
    <w:rsid w:val="002D7637"/>
    <w:rsid w:val="002E17F2"/>
    <w:rsid w:val="002E3304"/>
    <w:rsid w:val="002E3489"/>
    <w:rsid w:val="002E7CAE"/>
    <w:rsid w:val="002F231E"/>
    <w:rsid w:val="002F2771"/>
    <w:rsid w:val="002F37A9"/>
    <w:rsid w:val="002F4CB1"/>
    <w:rsid w:val="003002FC"/>
    <w:rsid w:val="00301CE6"/>
    <w:rsid w:val="0030256B"/>
    <w:rsid w:val="00304AE2"/>
    <w:rsid w:val="0030501F"/>
    <w:rsid w:val="003076B7"/>
    <w:rsid w:val="00307BA1"/>
    <w:rsid w:val="00311702"/>
    <w:rsid w:val="00311E82"/>
    <w:rsid w:val="00312785"/>
    <w:rsid w:val="00313FD6"/>
    <w:rsid w:val="003143BD"/>
    <w:rsid w:val="00315363"/>
    <w:rsid w:val="00317789"/>
    <w:rsid w:val="003203ED"/>
    <w:rsid w:val="00321435"/>
    <w:rsid w:val="00322C9F"/>
    <w:rsid w:val="00324D23"/>
    <w:rsid w:val="00327210"/>
    <w:rsid w:val="00331344"/>
    <w:rsid w:val="00331751"/>
    <w:rsid w:val="00331D83"/>
    <w:rsid w:val="00334579"/>
    <w:rsid w:val="00335858"/>
    <w:rsid w:val="00336BDA"/>
    <w:rsid w:val="00342BD7"/>
    <w:rsid w:val="00345CCB"/>
    <w:rsid w:val="00345F05"/>
    <w:rsid w:val="00346DB5"/>
    <w:rsid w:val="003477B1"/>
    <w:rsid w:val="0034785F"/>
    <w:rsid w:val="00357380"/>
    <w:rsid w:val="00357815"/>
    <w:rsid w:val="003602D9"/>
    <w:rsid w:val="003604CE"/>
    <w:rsid w:val="00370E47"/>
    <w:rsid w:val="003742AC"/>
    <w:rsid w:val="003776AF"/>
    <w:rsid w:val="00377CE1"/>
    <w:rsid w:val="00385BF0"/>
    <w:rsid w:val="003865B3"/>
    <w:rsid w:val="0039016C"/>
    <w:rsid w:val="00390AAD"/>
    <w:rsid w:val="003939FF"/>
    <w:rsid w:val="003A2223"/>
    <w:rsid w:val="003A2A0F"/>
    <w:rsid w:val="003A45A1"/>
    <w:rsid w:val="003A5B0A"/>
    <w:rsid w:val="003A6BAC"/>
    <w:rsid w:val="003A70A4"/>
    <w:rsid w:val="003A7EF3"/>
    <w:rsid w:val="003B159C"/>
    <w:rsid w:val="003B163E"/>
    <w:rsid w:val="003B369F"/>
    <w:rsid w:val="003B36A3"/>
    <w:rsid w:val="003B4503"/>
    <w:rsid w:val="003B64BB"/>
    <w:rsid w:val="003B7FE5"/>
    <w:rsid w:val="003C11C8"/>
    <w:rsid w:val="003C2702"/>
    <w:rsid w:val="003C7806"/>
    <w:rsid w:val="003D109F"/>
    <w:rsid w:val="003D2478"/>
    <w:rsid w:val="003D3C45"/>
    <w:rsid w:val="003D57AF"/>
    <w:rsid w:val="003D5B1F"/>
    <w:rsid w:val="003E15FA"/>
    <w:rsid w:val="003E379A"/>
    <w:rsid w:val="003E55E4"/>
    <w:rsid w:val="003E74E3"/>
    <w:rsid w:val="003F05C7"/>
    <w:rsid w:val="003F236E"/>
    <w:rsid w:val="003F2CD4"/>
    <w:rsid w:val="003F6BBE"/>
    <w:rsid w:val="003F7438"/>
    <w:rsid w:val="004000E8"/>
    <w:rsid w:val="00402E2B"/>
    <w:rsid w:val="0040512B"/>
    <w:rsid w:val="00405CA5"/>
    <w:rsid w:val="00407CD3"/>
    <w:rsid w:val="00410134"/>
    <w:rsid w:val="00410B72"/>
    <w:rsid w:val="00410F18"/>
    <w:rsid w:val="004111C9"/>
    <w:rsid w:val="0041263E"/>
    <w:rsid w:val="00413AAC"/>
    <w:rsid w:val="00413E92"/>
    <w:rsid w:val="004171AC"/>
    <w:rsid w:val="00420292"/>
    <w:rsid w:val="00420C18"/>
    <w:rsid w:val="00421105"/>
    <w:rsid w:val="00422AA4"/>
    <w:rsid w:val="00422F3A"/>
    <w:rsid w:val="004242F4"/>
    <w:rsid w:val="00427248"/>
    <w:rsid w:val="00437447"/>
    <w:rsid w:val="004418F9"/>
    <w:rsid w:val="00441A92"/>
    <w:rsid w:val="00443145"/>
    <w:rsid w:val="004431DC"/>
    <w:rsid w:val="00444F56"/>
    <w:rsid w:val="00446488"/>
    <w:rsid w:val="00450B02"/>
    <w:rsid w:val="004517AA"/>
    <w:rsid w:val="00452CAC"/>
    <w:rsid w:val="00457565"/>
    <w:rsid w:val="00457B71"/>
    <w:rsid w:val="004669E2"/>
    <w:rsid w:val="00470618"/>
    <w:rsid w:val="00470C31"/>
    <w:rsid w:val="00471DE0"/>
    <w:rsid w:val="004734D0"/>
    <w:rsid w:val="0047556B"/>
    <w:rsid w:val="00477768"/>
    <w:rsid w:val="0048374C"/>
    <w:rsid w:val="00486F1D"/>
    <w:rsid w:val="00492BC5"/>
    <w:rsid w:val="004964F1"/>
    <w:rsid w:val="004A16BC"/>
    <w:rsid w:val="004A2B94"/>
    <w:rsid w:val="004A6595"/>
    <w:rsid w:val="004B5821"/>
    <w:rsid w:val="004B6F6A"/>
    <w:rsid w:val="004B7C0C"/>
    <w:rsid w:val="004C3898"/>
    <w:rsid w:val="004D36B1"/>
    <w:rsid w:val="004D3C0A"/>
    <w:rsid w:val="004D7EBD"/>
    <w:rsid w:val="004E2680"/>
    <w:rsid w:val="004E28F9"/>
    <w:rsid w:val="004E462E"/>
    <w:rsid w:val="004E56DC"/>
    <w:rsid w:val="004E76F4"/>
    <w:rsid w:val="004F0B4E"/>
    <w:rsid w:val="004F0B6C"/>
    <w:rsid w:val="004F1885"/>
    <w:rsid w:val="004F2078"/>
    <w:rsid w:val="004F4DA3"/>
    <w:rsid w:val="004F4E86"/>
    <w:rsid w:val="005026C4"/>
    <w:rsid w:val="00503B49"/>
    <w:rsid w:val="00506557"/>
    <w:rsid w:val="0050677A"/>
    <w:rsid w:val="005108D8"/>
    <w:rsid w:val="005116F9"/>
    <w:rsid w:val="005153A7"/>
    <w:rsid w:val="0051769F"/>
    <w:rsid w:val="00520B05"/>
    <w:rsid w:val="005219CF"/>
    <w:rsid w:val="0053250C"/>
    <w:rsid w:val="00534B59"/>
    <w:rsid w:val="00536759"/>
    <w:rsid w:val="00536B32"/>
    <w:rsid w:val="00537C62"/>
    <w:rsid w:val="00546970"/>
    <w:rsid w:val="00554E19"/>
    <w:rsid w:val="0056121F"/>
    <w:rsid w:val="0056743C"/>
    <w:rsid w:val="00572505"/>
    <w:rsid w:val="00580EA4"/>
    <w:rsid w:val="00582809"/>
    <w:rsid w:val="00583AC3"/>
    <w:rsid w:val="00583F28"/>
    <w:rsid w:val="0058798C"/>
    <w:rsid w:val="005900FA"/>
    <w:rsid w:val="00592B63"/>
    <w:rsid w:val="005935A4"/>
    <w:rsid w:val="005935D5"/>
    <w:rsid w:val="005948C2"/>
    <w:rsid w:val="00595DCA"/>
    <w:rsid w:val="00597017"/>
    <w:rsid w:val="0059779B"/>
    <w:rsid w:val="005A209A"/>
    <w:rsid w:val="005A662D"/>
    <w:rsid w:val="005B1409"/>
    <w:rsid w:val="005B35D7"/>
    <w:rsid w:val="005B392A"/>
    <w:rsid w:val="005B3AA3"/>
    <w:rsid w:val="005B6F83"/>
    <w:rsid w:val="005C74FB"/>
    <w:rsid w:val="005D1602"/>
    <w:rsid w:val="005E385F"/>
    <w:rsid w:val="005E4791"/>
    <w:rsid w:val="005E5B81"/>
    <w:rsid w:val="005F0330"/>
    <w:rsid w:val="005F090E"/>
    <w:rsid w:val="005F2CB1"/>
    <w:rsid w:val="005F3025"/>
    <w:rsid w:val="005F618C"/>
    <w:rsid w:val="005F70BD"/>
    <w:rsid w:val="0060283C"/>
    <w:rsid w:val="00604A1B"/>
    <w:rsid w:val="00604F14"/>
    <w:rsid w:val="00611B83"/>
    <w:rsid w:val="00612E9E"/>
    <w:rsid w:val="00613257"/>
    <w:rsid w:val="0061748A"/>
    <w:rsid w:val="00620A71"/>
    <w:rsid w:val="00620D80"/>
    <w:rsid w:val="00621F38"/>
    <w:rsid w:val="006234A6"/>
    <w:rsid w:val="00630001"/>
    <w:rsid w:val="006311B3"/>
    <w:rsid w:val="0063284C"/>
    <w:rsid w:val="00634357"/>
    <w:rsid w:val="00634CF5"/>
    <w:rsid w:val="00635436"/>
    <w:rsid w:val="00636398"/>
    <w:rsid w:val="006368D3"/>
    <w:rsid w:val="006377EC"/>
    <w:rsid w:val="00637BB7"/>
    <w:rsid w:val="0064151F"/>
    <w:rsid w:val="00641533"/>
    <w:rsid w:val="0064208D"/>
    <w:rsid w:val="00643475"/>
    <w:rsid w:val="0064396A"/>
    <w:rsid w:val="0064624E"/>
    <w:rsid w:val="006471AF"/>
    <w:rsid w:val="00650AB9"/>
    <w:rsid w:val="006519E4"/>
    <w:rsid w:val="006526D4"/>
    <w:rsid w:val="00654F07"/>
    <w:rsid w:val="00655733"/>
    <w:rsid w:val="00655ACD"/>
    <w:rsid w:val="00656A92"/>
    <w:rsid w:val="00656DDE"/>
    <w:rsid w:val="0066011D"/>
    <w:rsid w:val="006607C0"/>
    <w:rsid w:val="00660D98"/>
    <w:rsid w:val="0066115E"/>
    <w:rsid w:val="006613A6"/>
    <w:rsid w:val="006627A2"/>
    <w:rsid w:val="006634E6"/>
    <w:rsid w:val="006655EE"/>
    <w:rsid w:val="00667EE7"/>
    <w:rsid w:val="00670922"/>
    <w:rsid w:val="00670BE1"/>
    <w:rsid w:val="00670D8E"/>
    <w:rsid w:val="0067218F"/>
    <w:rsid w:val="006733DE"/>
    <w:rsid w:val="006741F2"/>
    <w:rsid w:val="006746A7"/>
    <w:rsid w:val="00674CC3"/>
    <w:rsid w:val="00675C72"/>
    <w:rsid w:val="006771F9"/>
    <w:rsid w:val="006776D7"/>
    <w:rsid w:val="0068039C"/>
    <w:rsid w:val="00681003"/>
    <w:rsid w:val="006817C9"/>
    <w:rsid w:val="0068186E"/>
    <w:rsid w:val="00681F28"/>
    <w:rsid w:val="00682560"/>
    <w:rsid w:val="00683ECE"/>
    <w:rsid w:val="00687016"/>
    <w:rsid w:val="006916D3"/>
    <w:rsid w:val="00695FC2"/>
    <w:rsid w:val="00696949"/>
    <w:rsid w:val="00697052"/>
    <w:rsid w:val="006A46FB"/>
    <w:rsid w:val="006A5E28"/>
    <w:rsid w:val="006A697B"/>
    <w:rsid w:val="006A7AFF"/>
    <w:rsid w:val="006B1816"/>
    <w:rsid w:val="006B2099"/>
    <w:rsid w:val="006B50CF"/>
    <w:rsid w:val="006C03B8"/>
    <w:rsid w:val="006C38CA"/>
    <w:rsid w:val="006C5EC9"/>
    <w:rsid w:val="006C6059"/>
    <w:rsid w:val="006C7522"/>
    <w:rsid w:val="006D4A77"/>
    <w:rsid w:val="006D4A9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F9"/>
    <w:rsid w:val="006F6582"/>
    <w:rsid w:val="0070346E"/>
    <w:rsid w:val="00704EDB"/>
    <w:rsid w:val="00705F08"/>
    <w:rsid w:val="00706101"/>
    <w:rsid w:val="00707072"/>
    <w:rsid w:val="00707D61"/>
    <w:rsid w:val="00712287"/>
    <w:rsid w:val="00712772"/>
    <w:rsid w:val="007143F3"/>
    <w:rsid w:val="007148D3"/>
    <w:rsid w:val="00715B9A"/>
    <w:rsid w:val="00724BC9"/>
    <w:rsid w:val="007257D0"/>
    <w:rsid w:val="00726EA6"/>
    <w:rsid w:val="00727208"/>
    <w:rsid w:val="00727680"/>
    <w:rsid w:val="007277E1"/>
    <w:rsid w:val="00732BB6"/>
    <w:rsid w:val="007348B1"/>
    <w:rsid w:val="007362A6"/>
    <w:rsid w:val="00736D7D"/>
    <w:rsid w:val="00740E58"/>
    <w:rsid w:val="007445A0"/>
    <w:rsid w:val="0074524B"/>
    <w:rsid w:val="00747D8B"/>
    <w:rsid w:val="00751228"/>
    <w:rsid w:val="00751699"/>
    <w:rsid w:val="007571E1"/>
    <w:rsid w:val="007604B2"/>
    <w:rsid w:val="00765281"/>
    <w:rsid w:val="00765CFC"/>
    <w:rsid w:val="00766BAD"/>
    <w:rsid w:val="007729A2"/>
    <w:rsid w:val="007755F2"/>
    <w:rsid w:val="00776971"/>
    <w:rsid w:val="00780A80"/>
    <w:rsid w:val="0078177E"/>
    <w:rsid w:val="0078304C"/>
    <w:rsid w:val="00783673"/>
    <w:rsid w:val="00785490"/>
    <w:rsid w:val="007925EA"/>
    <w:rsid w:val="00793CD8"/>
    <w:rsid w:val="0079552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1C"/>
    <w:rsid w:val="007E1FCD"/>
    <w:rsid w:val="007E29C7"/>
    <w:rsid w:val="007E4610"/>
    <w:rsid w:val="007E4715"/>
    <w:rsid w:val="007E505B"/>
    <w:rsid w:val="007E7091"/>
    <w:rsid w:val="00803FAE"/>
    <w:rsid w:val="0080605F"/>
    <w:rsid w:val="00807786"/>
    <w:rsid w:val="00811FCB"/>
    <w:rsid w:val="00813EDB"/>
    <w:rsid w:val="008158D6"/>
    <w:rsid w:val="00817196"/>
    <w:rsid w:val="008235DB"/>
    <w:rsid w:val="00824AB4"/>
    <w:rsid w:val="00825C42"/>
    <w:rsid w:val="00825D25"/>
    <w:rsid w:val="00827D6F"/>
    <w:rsid w:val="00830701"/>
    <w:rsid w:val="00835F53"/>
    <w:rsid w:val="008376AC"/>
    <w:rsid w:val="00843099"/>
    <w:rsid w:val="008444E8"/>
    <w:rsid w:val="00844E80"/>
    <w:rsid w:val="00846FE7"/>
    <w:rsid w:val="00854234"/>
    <w:rsid w:val="0085592B"/>
    <w:rsid w:val="00856911"/>
    <w:rsid w:val="008677FD"/>
    <w:rsid w:val="008706D4"/>
    <w:rsid w:val="00870F8A"/>
    <w:rsid w:val="008719A4"/>
    <w:rsid w:val="00871D23"/>
    <w:rsid w:val="00874312"/>
    <w:rsid w:val="0087437C"/>
    <w:rsid w:val="00874C7D"/>
    <w:rsid w:val="00874D44"/>
    <w:rsid w:val="00875CD7"/>
    <w:rsid w:val="00876B4D"/>
    <w:rsid w:val="00877F18"/>
    <w:rsid w:val="008941E3"/>
    <w:rsid w:val="00894A88"/>
    <w:rsid w:val="00895386"/>
    <w:rsid w:val="008964D2"/>
    <w:rsid w:val="008A0811"/>
    <w:rsid w:val="008A21FF"/>
    <w:rsid w:val="008A2CE2"/>
    <w:rsid w:val="008A30AC"/>
    <w:rsid w:val="008A44B8"/>
    <w:rsid w:val="008A51A8"/>
    <w:rsid w:val="008A54C7"/>
    <w:rsid w:val="008A5F51"/>
    <w:rsid w:val="008A77D8"/>
    <w:rsid w:val="008B0483"/>
    <w:rsid w:val="008B120C"/>
    <w:rsid w:val="008B51A0"/>
    <w:rsid w:val="008B550D"/>
    <w:rsid w:val="008B592A"/>
    <w:rsid w:val="008B5DB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518"/>
    <w:rsid w:val="008F1C4E"/>
    <w:rsid w:val="008F1EAB"/>
    <w:rsid w:val="008F33DC"/>
    <w:rsid w:val="008F477F"/>
    <w:rsid w:val="008F7A95"/>
    <w:rsid w:val="00902350"/>
    <w:rsid w:val="0090336B"/>
    <w:rsid w:val="009053AA"/>
    <w:rsid w:val="009058CA"/>
    <w:rsid w:val="00906939"/>
    <w:rsid w:val="00910B7D"/>
    <w:rsid w:val="00911A2A"/>
    <w:rsid w:val="00911DFB"/>
    <w:rsid w:val="009139D9"/>
    <w:rsid w:val="00914AD8"/>
    <w:rsid w:val="0091578D"/>
    <w:rsid w:val="00916079"/>
    <w:rsid w:val="00917CE9"/>
    <w:rsid w:val="00920BF2"/>
    <w:rsid w:val="00922010"/>
    <w:rsid w:val="00931BD9"/>
    <w:rsid w:val="00933066"/>
    <w:rsid w:val="009368F3"/>
    <w:rsid w:val="00941636"/>
    <w:rsid w:val="00941CE8"/>
    <w:rsid w:val="00943742"/>
    <w:rsid w:val="009451EA"/>
    <w:rsid w:val="00945C05"/>
    <w:rsid w:val="00946945"/>
    <w:rsid w:val="00947713"/>
    <w:rsid w:val="00950184"/>
    <w:rsid w:val="00950DE7"/>
    <w:rsid w:val="00953920"/>
    <w:rsid w:val="00953D47"/>
    <w:rsid w:val="0095681E"/>
    <w:rsid w:val="009572D4"/>
    <w:rsid w:val="00961921"/>
    <w:rsid w:val="0096430A"/>
    <w:rsid w:val="0096554B"/>
    <w:rsid w:val="0096584A"/>
    <w:rsid w:val="00966062"/>
    <w:rsid w:val="009705A3"/>
    <w:rsid w:val="00970CA6"/>
    <w:rsid w:val="00971F08"/>
    <w:rsid w:val="0097603D"/>
    <w:rsid w:val="00976949"/>
    <w:rsid w:val="00977626"/>
    <w:rsid w:val="00980477"/>
    <w:rsid w:val="00985253"/>
    <w:rsid w:val="009853B3"/>
    <w:rsid w:val="00990630"/>
    <w:rsid w:val="00991761"/>
    <w:rsid w:val="00994DCA"/>
    <w:rsid w:val="009960EC"/>
    <w:rsid w:val="009970DD"/>
    <w:rsid w:val="009A0FBA"/>
    <w:rsid w:val="009A1601"/>
    <w:rsid w:val="009A2A11"/>
    <w:rsid w:val="009A3BB6"/>
    <w:rsid w:val="009A462D"/>
    <w:rsid w:val="009A5CBA"/>
    <w:rsid w:val="009B14B9"/>
    <w:rsid w:val="009B1F30"/>
    <w:rsid w:val="009B3AC2"/>
    <w:rsid w:val="009B4DF4"/>
    <w:rsid w:val="009B564E"/>
    <w:rsid w:val="009B7E87"/>
    <w:rsid w:val="009C0169"/>
    <w:rsid w:val="009C403E"/>
    <w:rsid w:val="009C7C2F"/>
    <w:rsid w:val="009D4FF0"/>
    <w:rsid w:val="009D63D5"/>
    <w:rsid w:val="009D703C"/>
    <w:rsid w:val="009D718F"/>
    <w:rsid w:val="009D76B1"/>
    <w:rsid w:val="009E068F"/>
    <w:rsid w:val="009E14E0"/>
    <w:rsid w:val="009E35DB"/>
    <w:rsid w:val="009E47A3"/>
    <w:rsid w:val="009E6F35"/>
    <w:rsid w:val="009F06E2"/>
    <w:rsid w:val="009F08F3"/>
    <w:rsid w:val="009F344F"/>
    <w:rsid w:val="00A025C8"/>
    <w:rsid w:val="00A031D8"/>
    <w:rsid w:val="00A048A8"/>
    <w:rsid w:val="00A04F49"/>
    <w:rsid w:val="00A06F5F"/>
    <w:rsid w:val="00A13E54"/>
    <w:rsid w:val="00A14E5A"/>
    <w:rsid w:val="00A15A0B"/>
    <w:rsid w:val="00A17F63"/>
    <w:rsid w:val="00A2193B"/>
    <w:rsid w:val="00A2351A"/>
    <w:rsid w:val="00A25AA4"/>
    <w:rsid w:val="00A264A9"/>
    <w:rsid w:val="00A26DCF"/>
    <w:rsid w:val="00A27785"/>
    <w:rsid w:val="00A30187"/>
    <w:rsid w:val="00A30F08"/>
    <w:rsid w:val="00A31B00"/>
    <w:rsid w:val="00A3448A"/>
    <w:rsid w:val="00A36297"/>
    <w:rsid w:val="00A41E2B"/>
    <w:rsid w:val="00A436F8"/>
    <w:rsid w:val="00A44248"/>
    <w:rsid w:val="00A45B74"/>
    <w:rsid w:val="00A52E1D"/>
    <w:rsid w:val="00A60781"/>
    <w:rsid w:val="00A61499"/>
    <w:rsid w:val="00A62A77"/>
    <w:rsid w:val="00A62CE1"/>
    <w:rsid w:val="00A632E0"/>
    <w:rsid w:val="00A63483"/>
    <w:rsid w:val="00A657D7"/>
    <w:rsid w:val="00A660AC"/>
    <w:rsid w:val="00A67E6C"/>
    <w:rsid w:val="00A71B99"/>
    <w:rsid w:val="00A726BD"/>
    <w:rsid w:val="00A739D0"/>
    <w:rsid w:val="00A761D4"/>
    <w:rsid w:val="00A7645C"/>
    <w:rsid w:val="00A76614"/>
    <w:rsid w:val="00A770FE"/>
    <w:rsid w:val="00A77A30"/>
    <w:rsid w:val="00A77EC4"/>
    <w:rsid w:val="00A815D1"/>
    <w:rsid w:val="00A86896"/>
    <w:rsid w:val="00A9257B"/>
    <w:rsid w:val="00A92879"/>
    <w:rsid w:val="00A9442A"/>
    <w:rsid w:val="00AA016F"/>
    <w:rsid w:val="00AA1ED6"/>
    <w:rsid w:val="00AA4330"/>
    <w:rsid w:val="00AA4711"/>
    <w:rsid w:val="00AA51D6"/>
    <w:rsid w:val="00AA53A6"/>
    <w:rsid w:val="00AA5BB3"/>
    <w:rsid w:val="00AB049E"/>
    <w:rsid w:val="00AB0BC8"/>
    <w:rsid w:val="00AB11CA"/>
    <w:rsid w:val="00AB14D9"/>
    <w:rsid w:val="00AB4AB8"/>
    <w:rsid w:val="00AB655E"/>
    <w:rsid w:val="00AB71A8"/>
    <w:rsid w:val="00AC007F"/>
    <w:rsid w:val="00AC2ECD"/>
    <w:rsid w:val="00AC3119"/>
    <w:rsid w:val="00AC49FB"/>
    <w:rsid w:val="00AC5A10"/>
    <w:rsid w:val="00AD0AA3"/>
    <w:rsid w:val="00AD2ED0"/>
    <w:rsid w:val="00AD3F94"/>
    <w:rsid w:val="00AD4A5A"/>
    <w:rsid w:val="00AD77AA"/>
    <w:rsid w:val="00AE27AC"/>
    <w:rsid w:val="00AE340D"/>
    <w:rsid w:val="00AE40E0"/>
    <w:rsid w:val="00AE4DBA"/>
    <w:rsid w:val="00AE4F07"/>
    <w:rsid w:val="00AE59B9"/>
    <w:rsid w:val="00AF1C5D"/>
    <w:rsid w:val="00AF42D7"/>
    <w:rsid w:val="00B006FE"/>
    <w:rsid w:val="00B007CB"/>
    <w:rsid w:val="00B0280B"/>
    <w:rsid w:val="00B02AA9"/>
    <w:rsid w:val="00B02FA3"/>
    <w:rsid w:val="00B03407"/>
    <w:rsid w:val="00B05084"/>
    <w:rsid w:val="00B06FE2"/>
    <w:rsid w:val="00B14CCB"/>
    <w:rsid w:val="00B157F9"/>
    <w:rsid w:val="00B20256"/>
    <w:rsid w:val="00B20D09"/>
    <w:rsid w:val="00B242C5"/>
    <w:rsid w:val="00B24563"/>
    <w:rsid w:val="00B2763F"/>
    <w:rsid w:val="00B27AAC"/>
    <w:rsid w:val="00B30929"/>
    <w:rsid w:val="00B372AA"/>
    <w:rsid w:val="00B40445"/>
    <w:rsid w:val="00B409E0"/>
    <w:rsid w:val="00B41888"/>
    <w:rsid w:val="00B428A6"/>
    <w:rsid w:val="00B45A52"/>
    <w:rsid w:val="00B46175"/>
    <w:rsid w:val="00B52939"/>
    <w:rsid w:val="00B548B7"/>
    <w:rsid w:val="00B61AA8"/>
    <w:rsid w:val="00B664C7"/>
    <w:rsid w:val="00B739F6"/>
    <w:rsid w:val="00B801C7"/>
    <w:rsid w:val="00B81A6C"/>
    <w:rsid w:val="00B85DE5"/>
    <w:rsid w:val="00B90F73"/>
    <w:rsid w:val="00B93B59"/>
    <w:rsid w:val="00B9406A"/>
    <w:rsid w:val="00B959E7"/>
    <w:rsid w:val="00BA2280"/>
    <w:rsid w:val="00BA2A08"/>
    <w:rsid w:val="00BA44E1"/>
    <w:rsid w:val="00BA56D2"/>
    <w:rsid w:val="00BA76E0"/>
    <w:rsid w:val="00BB10A7"/>
    <w:rsid w:val="00BB2A25"/>
    <w:rsid w:val="00BB51E9"/>
    <w:rsid w:val="00BC0FDC"/>
    <w:rsid w:val="00BC3053"/>
    <w:rsid w:val="00BC4D2E"/>
    <w:rsid w:val="00BD11F3"/>
    <w:rsid w:val="00BD48AC"/>
    <w:rsid w:val="00BD5F1A"/>
    <w:rsid w:val="00BE1234"/>
    <w:rsid w:val="00BE2FA6"/>
    <w:rsid w:val="00BE3234"/>
    <w:rsid w:val="00BE333F"/>
    <w:rsid w:val="00BE7406"/>
    <w:rsid w:val="00BE7603"/>
    <w:rsid w:val="00BF3279"/>
    <w:rsid w:val="00BF74C7"/>
    <w:rsid w:val="00C015F1"/>
    <w:rsid w:val="00C01F33"/>
    <w:rsid w:val="00C02CC6"/>
    <w:rsid w:val="00C040F7"/>
    <w:rsid w:val="00C044AB"/>
    <w:rsid w:val="00C05706"/>
    <w:rsid w:val="00C061AD"/>
    <w:rsid w:val="00C06555"/>
    <w:rsid w:val="00C07377"/>
    <w:rsid w:val="00C10478"/>
    <w:rsid w:val="00C12107"/>
    <w:rsid w:val="00C14D4B"/>
    <w:rsid w:val="00C153B7"/>
    <w:rsid w:val="00C154BB"/>
    <w:rsid w:val="00C279B5"/>
    <w:rsid w:val="00C27C45"/>
    <w:rsid w:val="00C3030F"/>
    <w:rsid w:val="00C307B2"/>
    <w:rsid w:val="00C33870"/>
    <w:rsid w:val="00C3719D"/>
    <w:rsid w:val="00C37CB2"/>
    <w:rsid w:val="00C4114E"/>
    <w:rsid w:val="00C42139"/>
    <w:rsid w:val="00C453B1"/>
    <w:rsid w:val="00C473A5"/>
    <w:rsid w:val="00C54995"/>
    <w:rsid w:val="00C54D41"/>
    <w:rsid w:val="00C60783"/>
    <w:rsid w:val="00C61C40"/>
    <w:rsid w:val="00C62E2E"/>
    <w:rsid w:val="00C6360E"/>
    <w:rsid w:val="00C64672"/>
    <w:rsid w:val="00C70697"/>
    <w:rsid w:val="00C72093"/>
    <w:rsid w:val="00C7284D"/>
    <w:rsid w:val="00C72EF4"/>
    <w:rsid w:val="00C744FE"/>
    <w:rsid w:val="00C75D2F"/>
    <w:rsid w:val="00C767BE"/>
    <w:rsid w:val="00C76E3C"/>
    <w:rsid w:val="00C81568"/>
    <w:rsid w:val="00C9027A"/>
    <w:rsid w:val="00C9068E"/>
    <w:rsid w:val="00C93814"/>
    <w:rsid w:val="00C93C4B"/>
    <w:rsid w:val="00C944AB"/>
    <w:rsid w:val="00C95B40"/>
    <w:rsid w:val="00CA032D"/>
    <w:rsid w:val="00CA1ED8"/>
    <w:rsid w:val="00CB1F63"/>
    <w:rsid w:val="00CB7170"/>
    <w:rsid w:val="00CC040E"/>
    <w:rsid w:val="00CC111F"/>
    <w:rsid w:val="00CC2011"/>
    <w:rsid w:val="00CC3EA0"/>
    <w:rsid w:val="00CC7B45"/>
    <w:rsid w:val="00CD1188"/>
    <w:rsid w:val="00CD2ED1"/>
    <w:rsid w:val="00CD337B"/>
    <w:rsid w:val="00CD65A5"/>
    <w:rsid w:val="00CE0424"/>
    <w:rsid w:val="00CE0BF7"/>
    <w:rsid w:val="00CE230E"/>
    <w:rsid w:val="00CE7561"/>
    <w:rsid w:val="00CF1354"/>
    <w:rsid w:val="00CF13F1"/>
    <w:rsid w:val="00CF3B1F"/>
    <w:rsid w:val="00CF3BF6"/>
    <w:rsid w:val="00CF625B"/>
    <w:rsid w:val="00CF687E"/>
    <w:rsid w:val="00CF7FF7"/>
    <w:rsid w:val="00D0349B"/>
    <w:rsid w:val="00D10249"/>
    <w:rsid w:val="00D115C3"/>
    <w:rsid w:val="00D11897"/>
    <w:rsid w:val="00D13135"/>
    <w:rsid w:val="00D13E4E"/>
    <w:rsid w:val="00D163B8"/>
    <w:rsid w:val="00D2249C"/>
    <w:rsid w:val="00D239A7"/>
    <w:rsid w:val="00D23F47"/>
    <w:rsid w:val="00D2598D"/>
    <w:rsid w:val="00D325D2"/>
    <w:rsid w:val="00D36A48"/>
    <w:rsid w:val="00D36E71"/>
    <w:rsid w:val="00D37D87"/>
    <w:rsid w:val="00D404C9"/>
    <w:rsid w:val="00D40B33"/>
    <w:rsid w:val="00D4318F"/>
    <w:rsid w:val="00D438BF"/>
    <w:rsid w:val="00D440F8"/>
    <w:rsid w:val="00D464CB"/>
    <w:rsid w:val="00D546FF"/>
    <w:rsid w:val="00D55AD5"/>
    <w:rsid w:val="00D576CA"/>
    <w:rsid w:val="00D61AF5"/>
    <w:rsid w:val="00D652B5"/>
    <w:rsid w:val="00D66155"/>
    <w:rsid w:val="00D66B8B"/>
    <w:rsid w:val="00D708B0"/>
    <w:rsid w:val="00D72C71"/>
    <w:rsid w:val="00D75E4A"/>
    <w:rsid w:val="00D77B1D"/>
    <w:rsid w:val="00D8021F"/>
    <w:rsid w:val="00D80383"/>
    <w:rsid w:val="00D823C6"/>
    <w:rsid w:val="00D8327F"/>
    <w:rsid w:val="00D85542"/>
    <w:rsid w:val="00D85F43"/>
    <w:rsid w:val="00D86CA3"/>
    <w:rsid w:val="00D871CE"/>
    <w:rsid w:val="00D91857"/>
    <w:rsid w:val="00D9196D"/>
    <w:rsid w:val="00D92982"/>
    <w:rsid w:val="00D96D8D"/>
    <w:rsid w:val="00DA305E"/>
    <w:rsid w:val="00DA5417"/>
    <w:rsid w:val="00DA56E8"/>
    <w:rsid w:val="00DB0A9F"/>
    <w:rsid w:val="00DB1202"/>
    <w:rsid w:val="00DB377D"/>
    <w:rsid w:val="00DC2D36"/>
    <w:rsid w:val="00DC3FCA"/>
    <w:rsid w:val="00DC4E4F"/>
    <w:rsid w:val="00DC53EF"/>
    <w:rsid w:val="00DC5849"/>
    <w:rsid w:val="00DC5A78"/>
    <w:rsid w:val="00DE3C12"/>
    <w:rsid w:val="00DE438B"/>
    <w:rsid w:val="00DE5608"/>
    <w:rsid w:val="00DE58D0"/>
    <w:rsid w:val="00DE654F"/>
    <w:rsid w:val="00DF0B6E"/>
    <w:rsid w:val="00DF15E0"/>
    <w:rsid w:val="00DF37A0"/>
    <w:rsid w:val="00DF73C7"/>
    <w:rsid w:val="00E07B83"/>
    <w:rsid w:val="00E110E7"/>
    <w:rsid w:val="00E11B20"/>
    <w:rsid w:val="00E17FA2"/>
    <w:rsid w:val="00E22134"/>
    <w:rsid w:val="00E22330"/>
    <w:rsid w:val="00E237B5"/>
    <w:rsid w:val="00E27299"/>
    <w:rsid w:val="00E30B5A"/>
    <w:rsid w:val="00E31185"/>
    <w:rsid w:val="00E3123D"/>
    <w:rsid w:val="00E31461"/>
    <w:rsid w:val="00E31D43"/>
    <w:rsid w:val="00E32608"/>
    <w:rsid w:val="00E34188"/>
    <w:rsid w:val="00E34B6E"/>
    <w:rsid w:val="00E35559"/>
    <w:rsid w:val="00E3723A"/>
    <w:rsid w:val="00E37860"/>
    <w:rsid w:val="00E446F1"/>
    <w:rsid w:val="00E44A1A"/>
    <w:rsid w:val="00E45E23"/>
    <w:rsid w:val="00E46886"/>
    <w:rsid w:val="00E47AEF"/>
    <w:rsid w:val="00E53B75"/>
    <w:rsid w:val="00E54E3B"/>
    <w:rsid w:val="00E57565"/>
    <w:rsid w:val="00E61669"/>
    <w:rsid w:val="00E63838"/>
    <w:rsid w:val="00E64434"/>
    <w:rsid w:val="00E67723"/>
    <w:rsid w:val="00E67C51"/>
    <w:rsid w:val="00E711E8"/>
    <w:rsid w:val="00E72EFC"/>
    <w:rsid w:val="00E758EC"/>
    <w:rsid w:val="00E776B5"/>
    <w:rsid w:val="00E8234C"/>
    <w:rsid w:val="00E83AA9"/>
    <w:rsid w:val="00E85928"/>
    <w:rsid w:val="00E85EC9"/>
    <w:rsid w:val="00E87822"/>
    <w:rsid w:val="00E90395"/>
    <w:rsid w:val="00E90E49"/>
    <w:rsid w:val="00E917F9"/>
    <w:rsid w:val="00E9291C"/>
    <w:rsid w:val="00E93FFE"/>
    <w:rsid w:val="00E94F8A"/>
    <w:rsid w:val="00E97737"/>
    <w:rsid w:val="00EA7A41"/>
    <w:rsid w:val="00EB0478"/>
    <w:rsid w:val="00EB077B"/>
    <w:rsid w:val="00EB1FF7"/>
    <w:rsid w:val="00EB38B5"/>
    <w:rsid w:val="00EB4EA2"/>
    <w:rsid w:val="00EC24D5"/>
    <w:rsid w:val="00EC27C6"/>
    <w:rsid w:val="00EC4207"/>
    <w:rsid w:val="00EC5653"/>
    <w:rsid w:val="00EC71CE"/>
    <w:rsid w:val="00ED1006"/>
    <w:rsid w:val="00EF18FE"/>
    <w:rsid w:val="00EF2AC8"/>
    <w:rsid w:val="00EF5787"/>
    <w:rsid w:val="00EF60D0"/>
    <w:rsid w:val="00F0528D"/>
    <w:rsid w:val="00F06812"/>
    <w:rsid w:val="00F06C67"/>
    <w:rsid w:val="00F06DFD"/>
    <w:rsid w:val="00F071D1"/>
    <w:rsid w:val="00F07533"/>
    <w:rsid w:val="00F10629"/>
    <w:rsid w:val="00F11A5D"/>
    <w:rsid w:val="00F15FA5"/>
    <w:rsid w:val="00F209B7"/>
    <w:rsid w:val="00F2376F"/>
    <w:rsid w:val="00F243D8"/>
    <w:rsid w:val="00F30828"/>
    <w:rsid w:val="00F313D6"/>
    <w:rsid w:val="00F32774"/>
    <w:rsid w:val="00F3658A"/>
    <w:rsid w:val="00F40F0C"/>
    <w:rsid w:val="00F4766C"/>
    <w:rsid w:val="00F5060E"/>
    <w:rsid w:val="00F507D1"/>
    <w:rsid w:val="00F519CE"/>
    <w:rsid w:val="00F51ADA"/>
    <w:rsid w:val="00F55B03"/>
    <w:rsid w:val="00F55B96"/>
    <w:rsid w:val="00F60203"/>
    <w:rsid w:val="00F607C5"/>
    <w:rsid w:val="00F60DEA"/>
    <w:rsid w:val="00F6302A"/>
    <w:rsid w:val="00F63950"/>
    <w:rsid w:val="00F64C2B"/>
    <w:rsid w:val="00F651BE"/>
    <w:rsid w:val="00F67F53"/>
    <w:rsid w:val="00F703BE"/>
    <w:rsid w:val="00F71F69"/>
    <w:rsid w:val="00F72B72"/>
    <w:rsid w:val="00F74BB9"/>
    <w:rsid w:val="00F75582"/>
    <w:rsid w:val="00F758C1"/>
    <w:rsid w:val="00F76EFA"/>
    <w:rsid w:val="00F804BE"/>
    <w:rsid w:val="00F817CE"/>
    <w:rsid w:val="00F8456C"/>
    <w:rsid w:val="00F859D8"/>
    <w:rsid w:val="00F868F5"/>
    <w:rsid w:val="00F9056A"/>
    <w:rsid w:val="00F90F8D"/>
    <w:rsid w:val="00F92204"/>
    <w:rsid w:val="00F92782"/>
    <w:rsid w:val="00F93AA9"/>
    <w:rsid w:val="00F96985"/>
    <w:rsid w:val="00F96ECC"/>
    <w:rsid w:val="00F97838"/>
    <w:rsid w:val="00FA2BB3"/>
    <w:rsid w:val="00FB0AAF"/>
    <w:rsid w:val="00FB4C80"/>
    <w:rsid w:val="00FB5A63"/>
    <w:rsid w:val="00FB6A6A"/>
    <w:rsid w:val="00FC352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DD8"/>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0E6BB0"/>
    <w:pPr>
      <w:overflowPunct/>
      <w:autoSpaceDE/>
      <w:autoSpaceDN/>
      <w:adjustRightInd/>
      <w:spacing w:before="100" w:beforeAutospacing="1" w:after="100" w:afterAutospacing="1"/>
      <w:textAlignment w:val="auto"/>
    </w:pPr>
    <w:rPr>
      <w:rFonts w:eastAsia="Times New Roman"/>
      <w:sz w:val="24"/>
      <w:szCs w:val="24"/>
      <w:lang w:val="de-DE" w:eastAsia="en-US"/>
    </w:rPr>
  </w:style>
  <w:style w:type="character" w:customStyle="1" w:styleId="B1Char">
    <w:name w:val="B1 Char"/>
    <w:locked/>
    <w:rsid w:val="00181D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4247">
      <w:bodyDiv w:val="1"/>
      <w:marLeft w:val="0"/>
      <w:marRight w:val="0"/>
      <w:marTop w:val="0"/>
      <w:marBottom w:val="0"/>
      <w:divBdr>
        <w:top w:val="none" w:sz="0" w:space="0" w:color="auto"/>
        <w:left w:val="none" w:sz="0" w:space="0" w:color="auto"/>
        <w:bottom w:val="none" w:sz="0" w:space="0" w:color="auto"/>
        <w:right w:val="none" w:sz="0" w:space="0" w:color="auto"/>
      </w:divBdr>
    </w:div>
    <w:div w:id="1252854676">
      <w:bodyDiv w:val="1"/>
      <w:marLeft w:val="0"/>
      <w:marRight w:val="0"/>
      <w:marTop w:val="0"/>
      <w:marBottom w:val="0"/>
      <w:divBdr>
        <w:top w:val="none" w:sz="0" w:space="0" w:color="auto"/>
        <w:left w:val="none" w:sz="0" w:space="0" w:color="auto"/>
        <w:bottom w:val="none" w:sz="0" w:space="0" w:color="auto"/>
        <w:right w:val="none" w:sz="0" w:space="0" w:color="auto"/>
      </w:divBdr>
      <w:divsChild>
        <w:div w:id="1677925332">
          <w:marLeft w:val="547"/>
          <w:marRight w:val="0"/>
          <w:marTop w:val="60"/>
          <w:marBottom w:val="0"/>
          <w:divBdr>
            <w:top w:val="none" w:sz="0" w:space="0" w:color="auto"/>
            <w:left w:val="none" w:sz="0" w:space="0" w:color="auto"/>
            <w:bottom w:val="none" w:sz="0" w:space="0" w:color="auto"/>
            <w:right w:val="none" w:sz="0" w:space="0" w:color="auto"/>
          </w:divBdr>
        </w:div>
        <w:div w:id="234051689">
          <w:marLeft w:val="1123"/>
          <w:marRight w:val="0"/>
          <w:marTop w:val="60"/>
          <w:marBottom w:val="0"/>
          <w:divBdr>
            <w:top w:val="none" w:sz="0" w:space="0" w:color="auto"/>
            <w:left w:val="none" w:sz="0" w:space="0" w:color="auto"/>
            <w:bottom w:val="none" w:sz="0" w:space="0" w:color="auto"/>
            <w:right w:val="none" w:sz="0" w:space="0" w:color="auto"/>
          </w:divBdr>
        </w:div>
        <w:div w:id="257645127">
          <w:marLeft w:val="1123"/>
          <w:marRight w:val="0"/>
          <w:marTop w:val="60"/>
          <w:marBottom w:val="0"/>
          <w:divBdr>
            <w:top w:val="none" w:sz="0" w:space="0" w:color="auto"/>
            <w:left w:val="none" w:sz="0" w:space="0" w:color="auto"/>
            <w:bottom w:val="none" w:sz="0" w:space="0" w:color="auto"/>
            <w:right w:val="none" w:sz="0" w:space="0" w:color="auto"/>
          </w:divBdr>
        </w:div>
        <w:div w:id="29301522">
          <w:marLeft w:val="1123"/>
          <w:marRight w:val="0"/>
          <w:marTop w:val="60"/>
          <w:marBottom w:val="0"/>
          <w:divBdr>
            <w:top w:val="none" w:sz="0" w:space="0" w:color="auto"/>
            <w:left w:val="none" w:sz="0" w:space="0" w:color="auto"/>
            <w:bottom w:val="none" w:sz="0" w:space="0" w:color="auto"/>
            <w:right w:val="none" w:sz="0" w:space="0" w:color="auto"/>
          </w:divBdr>
        </w:div>
        <w:div w:id="1238783714">
          <w:marLeft w:val="1123"/>
          <w:marRight w:val="0"/>
          <w:marTop w:val="60"/>
          <w:marBottom w:val="0"/>
          <w:divBdr>
            <w:top w:val="none" w:sz="0" w:space="0" w:color="auto"/>
            <w:left w:val="none" w:sz="0" w:space="0" w:color="auto"/>
            <w:bottom w:val="none" w:sz="0" w:space="0" w:color="auto"/>
            <w:right w:val="none" w:sz="0" w:space="0" w:color="auto"/>
          </w:divBdr>
        </w:div>
        <w:div w:id="180239710">
          <w:marLeft w:val="1123"/>
          <w:marRight w:val="0"/>
          <w:marTop w:val="60"/>
          <w:marBottom w:val="0"/>
          <w:divBdr>
            <w:top w:val="none" w:sz="0" w:space="0" w:color="auto"/>
            <w:left w:val="none" w:sz="0" w:space="0" w:color="auto"/>
            <w:bottom w:val="none" w:sz="0" w:space="0" w:color="auto"/>
            <w:right w:val="none" w:sz="0" w:space="0" w:color="auto"/>
          </w:divBdr>
        </w:div>
      </w:divsChild>
    </w:div>
    <w:div w:id="133386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71E09-8C26-43AE-BEF1-3961D4A8D98F}"/>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94291BE0-BEF9-42A9-A4CC-74CCA044FDA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30405ED-7AA2-4AFD-9371-2753A8B3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432</TotalTime>
  <Pages>4</Pages>
  <Words>1578</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cp:lastModifiedBy>
  <cp:revision>255</cp:revision>
  <cp:lastPrinted>2008-01-31T07:09:00Z</cp:lastPrinted>
  <dcterms:created xsi:type="dcterms:W3CDTF">2019-03-20T14:38:00Z</dcterms:created>
  <dcterms:modified xsi:type="dcterms:W3CDTF">2019-08-15T14:18:00Z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3144500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214;#3GPP|9a2d7407-05d0-42af-8d72-c0b9b807f3b0;#212;#TDoc|af4b50c5-3c78-4293-b1bd-3e717d5b6882;#497;#Ericsson|11111111-1111-1111-1111-111111111111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08911062-ab52-48e3-8ebb-ddf5ed3edd2d</vt:lpwstr>
  </property>
  <property fmtid="{D5CDD505-2E9C-101B-9397-08002B2CF9AE}" pid="19" name="AuthorIds_UIVersion_1536">
    <vt:lpwstr>347</vt:lpwstr>
  </property>
  <property fmtid="{D5CDD505-2E9C-101B-9397-08002B2CF9AE}" pid="20" name="AuthorIds_UIVersion_2048">
    <vt:lpwstr>259</vt:lpwstr>
  </property>
  <property fmtid="{D5CDD505-2E9C-101B-9397-08002B2CF9AE}" pid="21" name="AuthorIds_UIVersion_8192">
    <vt:lpwstr>153</vt:lpwstr>
  </property>
  <property fmtid="{D5CDD505-2E9C-101B-9397-08002B2CF9AE}" pid="22" name="AuthorIds_UIVersion_11776">
    <vt:lpwstr>217</vt:lpwstr>
  </property>
  <property fmtid="{D5CDD505-2E9C-101B-9397-08002B2CF9AE}" pid="23" name="AuthorIds_UIVersion_12288">
    <vt:lpwstr>153</vt:lpwstr>
  </property>
</Properties>
</file>